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CE65" w14:textId="77777777" w:rsidR="00FC5D57" w:rsidRDefault="00FC5D57" w:rsidP="00FC5D57">
      <w:pPr>
        <w:pStyle w:val="ASDEFCONTitle"/>
      </w:pPr>
      <w:r w:rsidRPr="002A29EA">
        <w:t>PRICE AND PAYMENTS (CORE)</w:t>
      </w:r>
    </w:p>
    <w:p w14:paraId="333C9ADC" w14:textId="2EDB8D3C" w:rsidR="00FC5D57" w:rsidRDefault="00FC5D57" w:rsidP="00FC5D57">
      <w:pPr>
        <w:pStyle w:val="NoteToTenderers-ASDEFCON"/>
      </w:pPr>
      <w:r>
        <w:t>Note to tenderers:  Attachment B will consist of an amalgamation of information in TDR D, this draft Attachment, the successful tenderer’s response, including the details tendered within the ‘</w:t>
      </w:r>
      <w:r w:rsidRPr="005B0772">
        <w:t>Acquisition</w:t>
      </w:r>
      <w:r>
        <w:t xml:space="preserve"> Pricing Workbook’ (ACQPW), and any negotiated adjustments. </w:t>
      </w:r>
      <w:r w:rsidRPr="00E12F37">
        <w:t xml:space="preserve"> </w:t>
      </w:r>
      <w:r>
        <w:t>Further guidance on completing the ACQPW can be found in the ACQPW guide and the ACE Guide for ASDEFCON.</w:t>
      </w:r>
    </w:p>
    <w:p w14:paraId="370DBD2B" w14:textId="77777777" w:rsidR="00FC5D57" w:rsidRPr="002A29EA" w:rsidRDefault="00FC5D57" w:rsidP="00672FD4">
      <w:pPr>
        <w:pStyle w:val="COTCOCLV1-ASDEFCON"/>
      </w:pPr>
      <w:bookmarkStart w:id="0" w:name="_Toc228868858"/>
      <w:r>
        <w:rPr>
          <w:caps w:val="0"/>
        </w:rPr>
        <w:t>PRICING STRUCTURE</w:t>
      </w:r>
      <w:bookmarkEnd w:id="0"/>
    </w:p>
    <w:p w14:paraId="2E72D19A" w14:textId="77777777" w:rsidR="00FC5D57" w:rsidRDefault="00FC5D57" w:rsidP="00672FD4">
      <w:pPr>
        <w:pStyle w:val="COTCOCLV3-ASDEFCON"/>
      </w:pPr>
      <w:bookmarkStart w:id="1" w:name="_Ref69279223"/>
      <w:r w:rsidRPr="002A29EA">
        <w:t xml:space="preserve">Attachment B </w:t>
      </w:r>
      <w:r>
        <w:t>has</w:t>
      </w:r>
      <w:r w:rsidRPr="002A29EA">
        <w:t xml:space="preserve"> the following</w:t>
      </w:r>
      <w:r>
        <w:t xml:space="preserve"> structure:</w:t>
      </w:r>
    </w:p>
    <w:p w14:paraId="76EA8D6C" w14:textId="77777777" w:rsidR="00FC5D57" w:rsidRPr="00DA3A02" w:rsidRDefault="00FC5D57" w:rsidP="00FC5D57">
      <w:pPr>
        <w:pStyle w:val="ASDEFCONNormal"/>
        <w:tabs>
          <w:tab w:val="left" w:pos="8505"/>
        </w:tabs>
        <w:rPr>
          <w:i/>
        </w:rPr>
      </w:pPr>
      <w:r w:rsidRPr="00FA1738">
        <w:rPr>
          <w:b/>
        </w:rPr>
        <w:t>Clause</w:t>
      </w:r>
      <w:r w:rsidRPr="00DA3A02">
        <w:rPr>
          <w:i/>
        </w:rPr>
        <w:tab/>
      </w:r>
      <w:r w:rsidRPr="00FA1738">
        <w:rPr>
          <w:b/>
        </w:rPr>
        <w:t>page</w:t>
      </w:r>
    </w:p>
    <w:p w14:paraId="17EF56BF" w14:textId="68399303" w:rsidR="002C1268" w:rsidRDefault="00FC5D57">
      <w:pPr>
        <w:pStyle w:val="TOC1"/>
        <w:rPr>
          <w:rFonts w:asciiTheme="minorHAnsi" w:eastAsiaTheme="minorEastAsia" w:hAnsiTheme="minorHAnsi" w:cstheme="minorBidi"/>
          <w:b w:val="0"/>
          <w:sz w:val="22"/>
          <w:szCs w:val="22"/>
        </w:rPr>
      </w:pPr>
      <w:r>
        <w:fldChar w:fldCharType="begin"/>
      </w:r>
      <w:r>
        <w:instrText xml:space="preserve"> TOC \t "COT/COC LV1 - ASDEFCON,1,SOW HL1 - ASDEFCON,1,SOW HL2 - ASDEFCON,2" </w:instrText>
      </w:r>
      <w:r>
        <w:fldChar w:fldCharType="separate"/>
      </w:r>
      <w:r w:rsidR="002C1268">
        <w:t>1</w:t>
      </w:r>
      <w:r w:rsidR="002C1268">
        <w:rPr>
          <w:rFonts w:asciiTheme="minorHAnsi" w:eastAsiaTheme="minorEastAsia" w:hAnsiTheme="minorHAnsi" w:cstheme="minorBidi"/>
          <w:b w:val="0"/>
          <w:sz w:val="22"/>
          <w:szCs w:val="22"/>
        </w:rPr>
        <w:tab/>
      </w:r>
      <w:r w:rsidR="002C1268" w:rsidRPr="00D7036A">
        <w:t>PRICING STRUCTURE</w:t>
      </w:r>
      <w:r w:rsidR="002C1268">
        <w:tab/>
      </w:r>
      <w:r w:rsidR="002C1268">
        <w:fldChar w:fldCharType="begin"/>
      </w:r>
      <w:r w:rsidR="002C1268">
        <w:instrText xml:space="preserve"> PAGEREF _Toc228868858 \h </w:instrText>
      </w:r>
      <w:r w:rsidR="002C1268">
        <w:fldChar w:fldCharType="separate"/>
      </w:r>
      <w:r w:rsidR="002C1268">
        <w:t>1</w:t>
      </w:r>
      <w:r w:rsidR="002C1268">
        <w:fldChar w:fldCharType="end"/>
      </w:r>
    </w:p>
    <w:p w14:paraId="53DFA159" w14:textId="38F6B047" w:rsidR="002C1268" w:rsidRDefault="002C1268">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rsidRPr="00D7036A">
        <w:t>PRICE SCHEDULE (CORE)</w:t>
      </w:r>
      <w:r>
        <w:tab/>
      </w:r>
      <w:r>
        <w:fldChar w:fldCharType="begin"/>
      </w:r>
      <w:r>
        <w:instrText xml:space="preserve"> PAGEREF _Toc228868859 \h </w:instrText>
      </w:r>
      <w:r>
        <w:fldChar w:fldCharType="separate"/>
      </w:r>
      <w:r>
        <w:t>2</w:t>
      </w:r>
      <w:r>
        <w:fldChar w:fldCharType="end"/>
      </w:r>
    </w:p>
    <w:p w14:paraId="453DA381" w14:textId="64CE85B7" w:rsidR="002C1268" w:rsidRDefault="002C1268">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rsidRPr="00D7036A">
        <w:t>SCHEDULE OF PAYMENTS (CORE)</w:t>
      </w:r>
      <w:r>
        <w:tab/>
      </w:r>
      <w:r>
        <w:fldChar w:fldCharType="begin"/>
      </w:r>
      <w:r>
        <w:instrText xml:space="preserve"> PAGEREF _Toc228868860 \h </w:instrText>
      </w:r>
      <w:r>
        <w:fldChar w:fldCharType="separate"/>
      </w:r>
      <w:r>
        <w:t>2</w:t>
      </w:r>
      <w:r>
        <w:fldChar w:fldCharType="end"/>
      </w:r>
    </w:p>
    <w:p w14:paraId="68B67356" w14:textId="07D0F55F" w:rsidR="002C1268" w:rsidRDefault="002C1268">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rsidRPr="00D7036A">
        <w:t>ADJUSTMENTS (CORE)</w:t>
      </w:r>
      <w:r>
        <w:tab/>
      </w:r>
      <w:r>
        <w:fldChar w:fldCharType="begin"/>
      </w:r>
      <w:r>
        <w:instrText xml:space="preserve"> PAGEREF _Toc228868861 \h </w:instrText>
      </w:r>
      <w:r>
        <w:fldChar w:fldCharType="separate"/>
      </w:r>
      <w:r>
        <w:t>3</w:t>
      </w:r>
      <w:r>
        <w:fldChar w:fldCharType="end"/>
      </w:r>
    </w:p>
    <w:p w14:paraId="3A73A487" w14:textId="416ABB2D" w:rsidR="002C1268" w:rsidRDefault="002C1268">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rsidRPr="00D7036A">
        <w:t>SCHEDULE OF SPECIFIC PRICES AND NOT-TO-EXCEED PRICES (CORE)</w:t>
      </w:r>
      <w:r>
        <w:tab/>
      </w:r>
      <w:r>
        <w:fldChar w:fldCharType="begin"/>
      </w:r>
      <w:r>
        <w:instrText xml:space="preserve"> PAGEREF _Toc228868862 \h </w:instrText>
      </w:r>
      <w:r>
        <w:fldChar w:fldCharType="separate"/>
      </w:r>
      <w:r>
        <w:t>5</w:t>
      </w:r>
      <w:r>
        <w:fldChar w:fldCharType="end"/>
      </w:r>
    </w:p>
    <w:p w14:paraId="017B934F" w14:textId="327A4CAA" w:rsidR="002C1268" w:rsidRDefault="002C1268">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rsidRPr="00D7036A">
        <w:t>SCHEDULE OF RATES (CORE)</w:t>
      </w:r>
      <w:r>
        <w:tab/>
      </w:r>
      <w:r>
        <w:fldChar w:fldCharType="begin"/>
      </w:r>
      <w:r>
        <w:instrText xml:space="preserve"> PAGEREF _Toc228868863 \h </w:instrText>
      </w:r>
      <w:r>
        <w:fldChar w:fldCharType="separate"/>
      </w:r>
      <w:r>
        <w:t>5</w:t>
      </w:r>
      <w:r>
        <w:fldChar w:fldCharType="end"/>
      </w:r>
    </w:p>
    <w:p w14:paraId="7CCEDD04" w14:textId="2026EB80" w:rsidR="002C1268" w:rsidRDefault="002C1268">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rsidRPr="00D7036A">
        <w:t>AUSTRALIAN CONTRACT EXPENDITURE (CORE)</w:t>
      </w:r>
      <w:r>
        <w:tab/>
      </w:r>
      <w:r>
        <w:fldChar w:fldCharType="begin"/>
      </w:r>
      <w:r>
        <w:instrText xml:space="preserve"> PAGEREF _Toc228868864 \h </w:instrText>
      </w:r>
      <w:r>
        <w:fldChar w:fldCharType="separate"/>
      </w:r>
      <w:r>
        <w:t>5</w:t>
      </w:r>
      <w:r>
        <w:fldChar w:fldCharType="end"/>
      </w:r>
    </w:p>
    <w:p w14:paraId="2701DFD0" w14:textId="71920AA1" w:rsidR="002C1268" w:rsidRDefault="002C1268">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rsidRPr="00D7036A">
        <w:t>SCHEDULE OF FURTHER QUANTITIES AND OPTIONAL EXTRAS (OPTIONAL)</w:t>
      </w:r>
      <w:r>
        <w:tab/>
      </w:r>
      <w:r>
        <w:fldChar w:fldCharType="begin"/>
      </w:r>
      <w:r>
        <w:instrText xml:space="preserve"> PAGEREF _Toc228868865 \h </w:instrText>
      </w:r>
      <w:r>
        <w:fldChar w:fldCharType="separate"/>
      </w:r>
      <w:r>
        <w:t>7</w:t>
      </w:r>
      <w:r>
        <w:fldChar w:fldCharType="end"/>
      </w:r>
    </w:p>
    <w:p w14:paraId="0DF3E93C" w14:textId="52E33EED" w:rsidR="002C1268" w:rsidRDefault="002C1268">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rsidRPr="00D7036A">
        <w:t>COST REIMBURSEMENT (OPTIONAL)</w:t>
      </w:r>
      <w:r>
        <w:tab/>
      </w:r>
      <w:r>
        <w:fldChar w:fldCharType="begin"/>
      </w:r>
      <w:r>
        <w:instrText xml:space="preserve"> PAGEREF _Toc228868866 \h </w:instrText>
      </w:r>
      <w:r>
        <w:fldChar w:fldCharType="separate"/>
      </w:r>
      <w:r>
        <w:t>7</w:t>
      </w:r>
      <w:r>
        <w:fldChar w:fldCharType="end"/>
      </w:r>
    </w:p>
    <w:p w14:paraId="61475EE3" w14:textId="6CFF9886" w:rsidR="002C1268" w:rsidRDefault="002C1268">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rsidRPr="00D7036A">
        <w:t>INCENTIVE PAYMENTS (OPTIONAL)</w:t>
      </w:r>
      <w:r>
        <w:tab/>
      </w:r>
      <w:r>
        <w:fldChar w:fldCharType="begin"/>
      </w:r>
      <w:r>
        <w:instrText xml:space="preserve"> PAGEREF _Toc228868867 \h </w:instrText>
      </w:r>
      <w:r>
        <w:fldChar w:fldCharType="separate"/>
      </w:r>
      <w:r>
        <w:t>9</w:t>
      </w:r>
      <w:r>
        <w:fldChar w:fldCharType="end"/>
      </w:r>
    </w:p>
    <w:p w14:paraId="3BDC46FE" w14:textId="1E10608D" w:rsidR="00FC5D57" w:rsidRDefault="00FC5D57" w:rsidP="00672FD4">
      <w:pPr>
        <w:pStyle w:val="ASDEFCONOptionSpace"/>
        <w:rPr>
          <w:noProof/>
        </w:rPr>
      </w:pPr>
      <w:r>
        <w:rPr>
          <w:noProof/>
        </w:rPr>
        <w:fldChar w:fldCharType="end"/>
      </w:r>
    </w:p>
    <w:p w14:paraId="0C9C5EC9" w14:textId="09116201" w:rsidR="00FC5D57" w:rsidRDefault="00FC5D57" w:rsidP="00FC5D57">
      <w:pPr>
        <w:pStyle w:val="NoteToDrafters-ASDEFCON"/>
        <w:rPr>
          <w:noProof/>
        </w:rPr>
      </w:pPr>
      <w:r>
        <w:rPr>
          <w:noProof/>
        </w:rPr>
        <w:t xml:space="preserve">Note to drafters:  Some annexes will include a file with the appropriate pricing table, such as a PDF copy of a worksheet from the ACQPW.  Update the following table for the annexes to be included in the Contract.  File names may be added prior to ED, when known. </w:t>
      </w:r>
      <w:r w:rsidR="00672FD4">
        <w:rPr>
          <w:noProof/>
        </w:rPr>
        <w:t xml:space="preserve"> </w:t>
      </w:r>
      <w:r>
        <w:rPr>
          <w:noProof/>
        </w:rPr>
        <w:t>Example file names are based on the worksheet tabs within the ACQPW.</w:t>
      </w:r>
    </w:p>
    <w:p w14:paraId="65ECF6B2" w14:textId="77777777" w:rsidR="00FC5D57" w:rsidRDefault="00FC5D57" w:rsidP="00FC5D57">
      <w:pPr>
        <w:pStyle w:val="ASDEFCONOptionSpace"/>
        <w:rPr>
          <w:noProof/>
        </w:rPr>
      </w:pPr>
    </w:p>
    <w:tbl>
      <w:tblPr>
        <w:tblStyle w:val="TableGrid"/>
        <w:tblW w:w="0" w:type="auto"/>
        <w:tblLook w:val="04A0" w:firstRow="1" w:lastRow="0" w:firstColumn="1" w:lastColumn="0" w:noHBand="0" w:noVBand="1"/>
      </w:tblPr>
      <w:tblGrid>
        <w:gridCol w:w="828"/>
        <w:gridCol w:w="3845"/>
        <w:gridCol w:w="4389"/>
      </w:tblGrid>
      <w:tr w:rsidR="00FC5D57" w14:paraId="47121687" w14:textId="77777777" w:rsidTr="008A3C9E">
        <w:tc>
          <w:tcPr>
            <w:tcW w:w="828" w:type="dxa"/>
            <w:shd w:val="pct10" w:color="auto" w:fill="auto"/>
          </w:tcPr>
          <w:p w14:paraId="4EC0F4E9" w14:textId="77777777" w:rsidR="00FC5D57" w:rsidRDefault="00FC5D57" w:rsidP="008A3C9E">
            <w:pPr>
              <w:pStyle w:val="Table10ptHeading-ASDEFCON"/>
            </w:pPr>
            <w:r>
              <w:t>Annex</w:t>
            </w:r>
          </w:p>
        </w:tc>
        <w:tc>
          <w:tcPr>
            <w:tcW w:w="3845" w:type="dxa"/>
            <w:shd w:val="pct10" w:color="auto" w:fill="auto"/>
          </w:tcPr>
          <w:p w14:paraId="5B807E36" w14:textId="77777777" w:rsidR="00FC5D57" w:rsidRDefault="00FC5D57" w:rsidP="008A3C9E">
            <w:pPr>
              <w:pStyle w:val="Table10ptHeading-ASDEFCON"/>
            </w:pPr>
            <w:r>
              <w:t>Title</w:t>
            </w:r>
          </w:p>
        </w:tc>
        <w:tc>
          <w:tcPr>
            <w:tcW w:w="4389" w:type="dxa"/>
            <w:shd w:val="pct10" w:color="auto" w:fill="auto"/>
          </w:tcPr>
          <w:p w14:paraId="6B76C936" w14:textId="77777777" w:rsidR="00FC5D57" w:rsidRDefault="00FC5D57" w:rsidP="008A3C9E">
            <w:pPr>
              <w:pStyle w:val="Table10ptHeading-ASDEFCON"/>
            </w:pPr>
            <w:r>
              <w:t>File Names</w:t>
            </w:r>
          </w:p>
        </w:tc>
      </w:tr>
      <w:tr w:rsidR="00FC5D57" w14:paraId="797BF96C" w14:textId="77777777" w:rsidTr="008A3C9E">
        <w:tc>
          <w:tcPr>
            <w:tcW w:w="828" w:type="dxa"/>
          </w:tcPr>
          <w:p w14:paraId="1BF700E7" w14:textId="77777777" w:rsidR="00FC5D57" w:rsidRDefault="00FC5D57" w:rsidP="008A3C9E">
            <w:pPr>
              <w:pStyle w:val="Table10ptText-ASDEFCON"/>
              <w:jc w:val="center"/>
            </w:pPr>
            <w:r>
              <w:t>A</w:t>
            </w:r>
          </w:p>
        </w:tc>
        <w:tc>
          <w:tcPr>
            <w:tcW w:w="3845" w:type="dxa"/>
          </w:tcPr>
          <w:p w14:paraId="6DEA58CF" w14:textId="77777777" w:rsidR="00FC5D57" w:rsidRDefault="00FC5D57" w:rsidP="008A3C9E">
            <w:pPr>
              <w:pStyle w:val="Table10ptText-ASDEFCON"/>
            </w:pPr>
            <w:r>
              <w:t>Price Schedule (Core)</w:t>
            </w:r>
          </w:p>
        </w:tc>
        <w:tc>
          <w:tcPr>
            <w:tcW w:w="4389" w:type="dxa"/>
          </w:tcPr>
          <w:p w14:paraId="525DF48F" w14:textId="77777777" w:rsidR="00FC5D57" w:rsidRPr="00FC4375" w:rsidRDefault="00FC5D57" w:rsidP="008A3C9E">
            <w:pPr>
              <w:pStyle w:val="Table10ptText-ASDEFCON"/>
              <w:rPr>
                <w:i/>
              </w:rPr>
            </w:pPr>
            <w:r w:rsidRPr="00FC4375">
              <w:rPr>
                <w:i/>
              </w:rPr>
              <w:t>Pric</w:t>
            </w:r>
            <w:r>
              <w:rPr>
                <w:i/>
              </w:rPr>
              <w:t>e</w:t>
            </w:r>
            <w:r w:rsidRPr="00FC4375">
              <w:rPr>
                <w:i/>
              </w:rPr>
              <w:t xml:space="preserve"> Schedule</w:t>
            </w:r>
          </w:p>
        </w:tc>
      </w:tr>
      <w:tr w:rsidR="00FC5D57" w14:paraId="2EF731EC" w14:textId="77777777" w:rsidTr="008A3C9E">
        <w:tc>
          <w:tcPr>
            <w:tcW w:w="828" w:type="dxa"/>
          </w:tcPr>
          <w:p w14:paraId="241C9E85" w14:textId="77777777" w:rsidR="00FC5D57" w:rsidRDefault="00FC5D57" w:rsidP="008A3C9E">
            <w:pPr>
              <w:pStyle w:val="Table10ptText-ASDEFCON"/>
              <w:jc w:val="center"/>
            </w:pPr>
            <w:r>
              <w:t>B</w:t>
            </w:r>
          </w:p>
        </w:tc>
        <w:tc>
          <w:tcPr>
            <w:tcW w:w="3845" w:type="dxa"/>
          </w:tcPr>
          <w:p w14:paraId="78FA1893" w14:textId="77777777" w:rsidR="00FC5D57" w:rsidRDefault="00FC5D57" w:rsidP="008A3C9E">
            <w:pPr>
              <w:pStyle w:val="Table10ptText-ASDEFCON"/>
            </w:pPr>
            <w:r w:rsidRPr="00D95915">
              <w:t>Schedule</w:t>
            </w:r>
            <w:r w:rsidRPr="002A29EA">
              <w:t xml:space="preserve"> of Payments</w:t>
            </w:r>
            <w:r>
              <w:t xml:space="preserve"> (Core)</w:t>
            </w:r>
          </w:p>
        </w:tc>
        <w:tc>
          <w:tcPr>
            <w:tcW w:w="4389" w:type="dxa"/>
          </w:tcPr>
          <w:p w14:paraId="2D8DAB73" w14:textId="77777777" w:rsidR="00FC5D57" w:rsidRPr="00FC4375" w:rsidRDefault="00FC5D57" w:rsidP="008A3C9E">
            <w:pPr>
              <w:pStyle w:val="Table10ptText-ASDEFCON"/>
              <w:rPr>
                <w:i/>
              </w:rPr>
            </w:pPr>
            <w:r w:rsidRPr="00BC691C">
              <w:rPr>
                <w:i/>
              </w:rPr>
              <w:t xml:space="preserve">Milestone </w:t>
            </w:r>
            <w:r w:rsidRPr="00D277F5">
              <w:rPr>
                <w:i/>
              </w:rPr>
              <w:t xml:space="preserve">Payment </w:t>
            </w:r>
            <w:r w:rsidRPr="00597EEA">
              <w:rPr>
                <w:i/>
              </w:rPr>
              <w:t>Schedule</w:t>
            </w:r>
          </w:p>
        </w:tc>
      </w:tr>
      <w:tr w:rsidR="00FC5D57" w14:paraId="32738C68" w14:textId="77777777" w:rsidTr="008A3C9E">
        <w:tc>
          <w:tcPr>
            <w:tcW w:w="828" w:type="dxa"/>
          </w:tcPr>
          <w:p w14:paraId="5C42E7B9" w14:textId="77777777" w:rsidR="00FC5D57" w:rsidRDefault="00FC5D57" w:rsidP="008A3C9E">
            <w:pPr>
              <w:pStyle w:val="Table10ptText-ASDEFCON"/>
              <w:jc w:val="center"/>
            </w:pPr>
            <w:r>
              <w:t>C</w:t>
            </w:r>
          </w:p>
        </w:tc>
        <w:tc>
          <w:tcPr>
            <w:tcW w:w="3845" w:type="dxa"/>
          </w:tcPr>
          <w:p w14:paraId="0DC09EDE" w14:textId="77777777" w:rsidR="00FC5D57" w:rsidRDefault="00FC5D57" w:rsidP="008A3C9E">
            <w:pPr>
              <w:pStyle w:val="Table10ptText-ASDEFCON"/>
            </w:pPr>
            <w:r>
              <w:t>Adjustments (Core)</w:t>
            </w:r>
          </w:p>
        </w:tc>
        <w:tc>
          <w:tcPr>
            <w:tcW w:w="4389" w:type="dxa"/>
          </w:tcPr>
          <w:p w14:paraId="319B6B63" w14:textId="77777777" w:rsidR="00FC5D57" w:rsidRPr="00FC4375" w:rsidRDefault="00FC5D57" w:rsidP="008A3C9E">
            <w:pPr>
              <w:pStyle w:val="Table10ptText-ASDEFCON"/>
              <w:rPr>
                <w:i/>
              </w:rPr>
            </w:pPr>
            <w:r>
              <w:rPr>
                <w:i/>
              </w:rPr>
              <w:t>Adjustments</w:t>
            </w:r>
          </w:p>
        </w:tc>
      </w:tr>
      <w:tr w:rsidR="00FC5D57" w14:paraId="0BC5DB13" w14:textId="77777777" w:rsidTr="008A3C9E">
        <w:tc>
          <w:tcPr>
            <w:tcW w:w="828" w:type="dxa"/>
          </w:tcPr>
          <w:p w14:paraId="15DE4AA6" w14:textId="77777777" w:rsidR="00FC5D57" w:rsidRDefault="00FC5D57" w:rsidP="008A3C9E">
            <w:pPr>
              <w:pStyle w:val="Table10ptText-ASDEFCON"/>
              <w:jc w:val="center"/>
            </w:pPr>
            <w:r>
              <w:t>D</w:t>
            </w:r>
          </w:p>
        </w:tc>
        <w:tc>
          <w:tcPr>
            <w:tcW w:w="3845" w:type="dxa"/>
          </w:tcPr>
          <w:p w14:paraId="0BE2861E" w14:textId="77777777" w:rsidR="00FC5D57" w:rsidRDefault="00FC5D57" w:rsidP="008A3C9E">
            <w:pPr>
              <w:pStyle w:val="Table10ptText-ASDEFCON"/>
            </w:pPr>
            <w:r w:rsidRPr="00D95915">
              <w:t xml:space="preserve">Schedule of </w:t>
            </w:r>
            <w:r>
              <w:t>Specific Prices</w:t>
            </w:r>
            <w:r w:rsidRPr="00D95915">
              <w:t xml:space="preserve"> and Not-To-Exceed Prices</w:t>
            </w:r>
            <w:r>
              <w:t xml:space="preserve"> (Core)</w:t>
            </w:r>
          </w:p>
        </w:tc>
        <w:tc>
          <w:tcPr>
            <w:tcW w:w="4389" w:type="dxa"/>
          </w:tcPr>
          <w:p w14:paraId="0C3FEF23" w14:textId="77777777" w:rsidR="00FC5D57" w:rsidRPr="00FC4375" w:rsidRDefault="00FC5D57" w:rsidP="008A3C9E">
            <w:pPr>
              <w:pStyle w:val="Table10ptText-ASDEFCON"/>
              <w:rPr>
                <w:i/>
              </w:rPr>
            </w:pPr>
            <w:r w:rsidRPr="00FC4375">
              <w:rPr>
                <w:i/>
              </w:rPr>
              <w:t>Specific P</w:t>
            </w:r>
            <w:r w:rsidRPr="00BC691C">
              <w:rPr>
                <w:i/>
              </w:rPr>
              <w:t xml:space="preserve">rices and </w:t>
            </w:r>
            <w:r>
              <w:rPr>
                <w:i/>
              </w:rPr>
              <w:t>Not-To-Exceed Prices</w:t>
            </w:r>
            <w:r w:rsidRPr="00FC4375">
              <w:rPr>
                <w:i/>
              </w:rPr>
              <w:t xml:space="preserve"> </w:t>
            </w:r>
          </w:p>
        </w:tc>
      </w:tr>
      <w:tr w:rsidR="00FC5D57" w14:paraId="0D35D00D" w14:textId="77777777" w:rsidTr="008A3C9E">
        <w:tc>
          <w:tcPr>
            <w:tcW w:w="828" w:type="dxa"/>
          </w:tcPr>
          <w:p w14:paraId="407214B6" w14:textId="77777777" w:rsidR="00FC5D57" w:rsidRDefault="00FC5D57" w:rsidP="008A3C9E">
            <w:pPr>
              <w:pStyle w:val="Table10ptText-ASDEFCON"/>
              <w:jc w:val="center"/>
            </w:pPr>
            <w:r>
              <w:t>E</w:t>
            </w:r>
          </w:p>
        </w:tc>
        <w:tc>
          <w:tcPr>
            <w:tcW w:w="3845" w:type="dxa"/>
          </w:tcPr>
          <w:p w14:paraId="7391556B" w14:textId="77777777" w:rsidR="00FC5D57" w:rsidRDefault="00FC5D57" w:rsidP="008A3C9E">
            <w:pPr>
              <w:pStyle w:val="Table10ptText-ASDEFCON"/>
            </w:pPr>
            <w:r w:rsidRPr="00D95915">
              <w:t>Schedule of Rates</w:t>
            </w:r>
            <w:r>
              <w:t xml:space="preserve"> (Core)</w:t>
            </w:r>
          </w:p>
        </w:tc>
        <w:tc>
          <w:tcPr>
            <w:tcW w:w="4389" w:type="dxa"/>
          </w:tcPr>
          <w:p w14:paraId="2986D8C4" w14:textId="77777777" w:rsidR="00FC5D57" w:rsidRDefault="00FC5D57" w:rsidP="008A3C9E">
            <w:pPr>
              <w:pStyle w:val="Table10ptText-ASDEFCON"/>
              <w:rPr>
                <w:i/>
              </w:rPr>
            </w:pPr>
            <w:r>
              <w:rPr>
                <w:i/>
              </w:rPr>
              <w:t xml:space="preserve">Schedule 1: </w:t>
            </w:r>
            <w:r w:rsidRPr="00FC4375">
              <w:rPr>
                <w:i/>
              </w:rPr>
              <w:t>Labour Rates</w:t>
            </w:r>
            <w:r>
              <w:rPr>
                <w:i/>
              </w:rPr>
              <w:t>;</w:t>
            </w:r>
            <w:r w:rsidRPr="00FC4375">
              <w:rPr>
                <w:i/>
              </w:rPr>
              <w:t xml:space="preserve"> and</w:t>
            </w:r>
          </w:p>
          <w:p w14:paraId="3536AA73" w14:textId="77777777" w:rsidR="00FC5D57" w:rsidRPr="00FC4375" w:rsidRDefault="00FC5D57" w:rsidP="008A3C9E">
            <w:pPr>
              <w:pStyle w:val="Table10ptText-ASDEFCON"/>
              <w:rPr>
                <w:i/>
              </w:rPr>
            </w:pPr>
            <w:r>
              <w:rPr>
                <w:i/>
              </w:rPr>
              <w:t xml:space="preserve">Schedule 2: </w:t>
            </w:r>
            <w:r w:rsidRPr="00FC4375">
              <w:rPr>
                <w:i/>
              </w:rPr>
              <w:t>Schedule of Margins</w:t>
            </w:r>
          </w:p>
        </w:tc>
      </w:tr>
      <w:tr w:rsidR="00FC5D57" w14:paraId="0854F06D" w14:textId="77777777" w:rsidTr="008A3C9E">
        <w:tc>
          <w:tcPr>
            <w:tcW w:w="828" w:type="dxa"/>
          </w:tcPr>
          <w:p w14:paraId="647B4721" w14:textId="77777777" w:rsidR="00FC5D57" w:rsidRDefault="00FC5D57" w:rsidP="008A3C9E">
            <w:pPr>
              <w:pStyle w:val="Table10ptText-ASDEFCON"/>
              <w:jc w:val="center"/>
            </w:pPr>
            <w:r>
              <w:t>F</w:t>
            </w:r>
          </w:p>
        </w:tc>
        <w:tc>
          <w:tcPr>
            <w:tcW w:w="3845" w:type="dxa"/>
          </w:tcPr>
          <w:p w14:paraId="6864B6F8" w14:textId="77777777" w:rsidR="00FC5D57" w:rsidRDefault="00FC5D57" w:rsidP="008A3C9E">
            <w:pPr>
              <w:pStyle w:val="Table10ptText-ASDEFCON"/>
            </w:pPr>
            <w:r w:rsidRPr="00D95915">
              <w:t>Schedule of Further Quantities and Optional Extras</w:t>
            </w:r>
            <w:r>
              <w:t xml:space="preserve"> </w:t>
            </w:r>
            <w:r w:rsidRPr="00D95915">
              <w:t>(Optional)</w:t>
            </w:r>
          </w:p>
        </w:tc>
        <w:tc>
          <w:tcPr>
            <w:tcW w:w="4389" w:type="dxa"/>
          </w:tcPr>
          <w:p w14:paraId="7ACC3D34" w14:textId="77777777" w:rsidR="00FC5D57" w:rsidRPr="00FC4375" w:rsidRDefault="00FC5D57" w:rsidP="008A3C9E">
            <w:pPr>
              <w:pStyle w:val="Table10ptText-ASDEFCON"/>
              <w:rPr>
                <w:i/>
              </w:rPr>
            </w:pPr>
            <w:r w:rsidRPr="00FC4375">
              <w:rPr>
                <w:i/>
              </w:rPr>
              <w:t>Further Quantities</w:t>
            </w:r>
          </w:p>
        </w:tc>
      </w:tr>
      <w:tr w:rsidR="00FC5D57" w14:paraId="29426F8C" w14:textId="77777777" w:rsidTr="008A3C9E">
        <w:tc>
          <w:tcPr>
            <w:tcW w:w="828" w:type="dxa"/>
          </w:tcPr>
          <w:p w14:paraId="3D9834E1" w14:textId="77777777" w:rsidR="00FC5D57" w:rsidRDefault="00FC5D57" w:rsidP="008A3C9E">
            <w:pPr>
              <w:pStyle w:val="Table10ptText-ASDEFCON"/>
              <w:jc w:val="center"/>
            </w:pPr>
            <w:r>
              <w:t>G</w:t>
            </w:r>
          </w:p>
        </w:tc>
        <w:tc>
          <w:tcPr>
            <w:tcW w:w="3845" w:type="dxa"/>
          </w:tcPr>
          <w:p w14:paraId="133166D2" w14:textId="77777777" w:rsidR="00FC5D57" w:rsidRDefault="00FC5D57" w:rsidP="008A3C9E">
            <w:pPr>
              <w:pStyle w:val="Table10ptText-ASDEFCON"/>
            </w:pPr>
            <w:r w:rsidRPr="00D95915">
              <w:t>Cost Reimbursement</w:t>
            </w:r>
            <w:r>
              <w:t xml:space="preserve"> </w:t>
            </w:r>
            <w:r w:rsidRPr="00D95915">
              <w:t>(Optional)</w:t>
            </w:r>
          </w:p>
        </w:tc>
        <w:tc>
          <w:tcPr>
            <w:tcW w:w="4389" w:type="dxa"/>
          </w:tcPr>
          <w:p w14:paraId="694239EA" w14:textId="77777777" w:rsidR="00FC5D57" w:rsidRPr="00AE1128" w:rsidRDefault="00FC5D57" w:rsidP="008A3C9E">
            <w:pPr>
              <w:pStyle w:val="Table10ptText-ASDEFCON"/>
              <w:rPr>
                <w:i/>
              </w:rPr>
            </w:pPr>
            <w:r>
              <w:rPr>
                <w:i/>
              </w:rPr>
              <w:t xml:space="preserve">Cost Reimbursement; </w:t>
            </w:r>
            <w:r w:rsidRPr="00AE1128">
              <w:t>and</w:t>
            </w:r>
          </w:p>
          <w:p w14:paraId="2CB4A59E" w14:textId="77777777" w:rsidR="00FC5D57" w:rsidRPr="00FC4375" w:rsidRDefault="00FC5D57" w:rsidP="008A3C9E">
            <w:pPr>
              <w:pStyle w:val="Table10ptText-ASDEFCON"/>
              <w:rPr>
                <w:i/>
              </w:rPr>
            </w:pPr>
            <w:r>
              <w:rPr>
                <w:i/>
              </w:rPr>
              <w:t>Schedule of Margins (Schedule 2 to Annex E)</w:t>
            </w:r>
          </w:p>
        </w:tc>
      </w:tr>
      <w:tr w:rsidR="00FC5D57" w14:paraId="6B3A4C90" w14:textId="77777777" w:rsidTr="008A3C9E">
        <w:tc>
          <w:tcPr>
            <w:tcW w:w="828" w:type="dxa"/>
          </w:tcPr>
          <w:p w14:paraId="74BE1CD5" w14:textId="77777777" w:rsidR="00FC5D57" w:rsidRDefault="00FC5D57" w:rsidP="008A3C9E">
            <w:pPr>
              <w:pStyle w:val="Table10ptText-ASDEFCON"/>
              <w:jc w:val="center"/>
            </w:pPr>
            <w:r>
              <w:t>H</w:t>
            </w:r>
          </w:p>
        </w:tc>
        <w:tc>
          <w:tcPr>
            <w:tcW w:w="3845" w:type="dxa"/>
          </w:tcPr>
          <w:p w14:paraId="3C650274" w14:textId="77777777" w:rsidR="00FC5D57" w:rsidRPr="00D95915" w:rsidRDefault="00FC5D57" w:rsidP="008A3C9E">
            <w:pPr>
              <w:pStyle w:val="Table10ptText-ASDEFCON"/>
              <w:numPr>
                <w:ilvl w:val="0"/>
                <w:numId w:val="0"/>
              </w:numPr>
            </w:pPr>
            <w:r>
              <w:t>Incentive Payments (Optional)</w:t>
            </w:r>
          </w:p>
        </w:tc>
        <w:tc>
          <w:tcPr>
            <w:tcW w:w="4389" w:type="dxa"/>
          </w:tcPr>
          <w:p w14:paraId="0A1BE559" w14:textId="77777777" w:rsidR="00FC5D57" w:rsidRDefault="00FC5D57" w:rsidP="008A3C9E">
            <w:pPr>
              <w:pStyle w:val="Table10ptText-ASDEFCON"/>
            </w:pPr>
            <w:r>
              <w:t>N/A</w:t>
            </w:r>
          </w:p>
        </w:tc>
      </w:tr>
    </w:tbl>
    <w:p w14:paraId="36982A39" w14:textId="77777777" w:rsidR="00FC5D57" w:rsidRDefault="00FC5D57" w:rsidP="00FC5D57">
      <w:pPr>
        <w:pStyle w:val="ASDEFCONOptionSpace"/>
      </w:pPr>
    </w:p>
    <w:bookmarkEnd w:id="1"/>
    <w:p w14:paraId="26883992" w14:textId="25B467F6" w:rsidR="00FC5D57" w:rsidRDefault="00FC5D57" w:rsidP="00FC5D57">
      <w:pPr>
        <w:pStyle w:val="COTCOCLV3-ASDEFCON"/>
      </w:pPr>
      <w:r>
        <w:t xml:space="preserve">For clarity, Attachment B includes the Annexes listed in clause </w:t>
      </w:r>
      <w:r>
        <w:fldChar w:fldCharType="begin"/>
      </w:r>
      <w:r>
        <w:instrText xml:space="preserve"> REF _Ref69279223 \r \h </w:instrText>
      </w:r>
      <w:r>
        <w:fldChar w:fldCharType="separate"/>
      </w:r>
      <w:r w:rsidR="002C1268">
        <w:t>1.1</w:t>
      </w:r>
      <w:r>
        <w:fldChar w:fldCharType="end"/>
      </w:r>
      <w:r>
        <w:t>, including electronic files (</w:t>
      </w:r>
      <w:proofErr w:type="spellStart"/>
      <w:r>
        <w:t>eg</w:t>
      </w:r>
      <w:proofErr w:type="spellEnd"/>
      <w:r>
        <w:t>, PDF files of tables/spreadsheets) that are controlled documents and managed as part of the Contract.</w:t>
      </w:r>
    </w:p>
    <w:p w14:paraId="53156709" w14:textId="77777777" w:rsidR="00FC5D57" w:rsidRDefault="00FC5D57" w:rsidP="00FC5D57">
      <w:pPr>
        <w:pStyle w:val="COTCOCLV3-ASDEFCON"/>
      </w:pPr>
      <w:r w:rsidRPr="0051267D">
        <w:t>The obligations of the Commonwealth under this Attachment B are subject to the:</w:t>
      </w:r>
    </w:p>
    <w:p w14:paraId="771EABAB" w14:textId="77777777" w:rsidR="00FC5D57" w:rsidRDefault="00FC5D57" w:rsidP="00672FD4">
      <w:pPr>
        <w:pStyle w:val="COTCOCLV4-ASDEFCON"/>
      </w:pPr>
      <w:r w:rsidRPr="008A3CFC">
        <w:t xml:space="preserve">Contractor making a claim for payment in accordance with clause </w:t>
      </w:r>
      <w:r>
        <w:t>7.2 of the COC; and</w:t>
      </w:r>
    </w:p>
    <w:p w14:paraId="6EACB26F" w14:textId="77777777" w:rsidR="00FC5D57" w:rsidRDefault="00FC5D57" w:rsidP="00672FD4">
      <w:pPr>
        <w:pStyle w:val="COTCOCLV4-ASDEFCON"/>
      </w:pPr>
      <w:r w:rsidRPr="008A3CFC">
        <w:t xml:space="preserve">other provisions of </w:t>
      </w:r>
      <w:r>
        <w:t xml:space="preserve">the </w:t>
      </w:r>
      <w:r w:rsidRPr="008A3CFC">
        <w:t>Contract</w:t>
      </w:r>
      <w:r>
        <w:t>.</w:t>
      </w:r>
    </w:p>
    <w:p w14:paraId="72463B24" w14:textId="21010EC8" w:rsidR="00FC5D57" w:rsidRDefault="00FC5D57" w:rsidP="00FC5D57">
      <w:pPr>
        <w:pStyle w:val="COTCOCLV3-ASDEFCON"/>
      </w:pPr>
      <w:r w:rsidRPr="00F347EC">
        <w:lastRenderedPageBreak/>
        <w:t xml:space="preserve">Except where expressly indicated to the contrary, the amounts set out in </w:t>
      </w:r>
      <w:r>
        <w:t>this Attachment B</w:t>
      </w:r>
      <w:r w:rsidRPr="00F347EC">
        <w:t xml:space="preserve"> are inclusive of all costs and other payments associated with </w:t>
      </w:r>
      <w:r>
        <w:t>providing the Supplies</w:t>
      </w:r>
      <w:r w:rsidRPr="00F347EC">
        <w:t xml:space="preserve"> </w:t>
      </w:r>
      <w:r>
        <w:t xml:space="preserve">(including achieving the Milestones) </w:t>
      </w:r>
      <w:r w:rsidRPr="00C650ED">
        <w:t>and carrying out all matters and doing all things necessary for the due and proper performance and completion of the Contract</w:t>
      </w:r>
      <w:r>
        <w:t>.  This includes all l</w:t>
      </w:r>
      <w:r w:rsidRPr="00C650ED">
        <w:t>icence fees, royalty payments</w:t>
      </w:r>
      <w:r>
        <w:t>,</w:t>
      </w:r>
      <w:r w:rsidRPr="00C650ED">
        <w:t xml:space="preserve"> overseas taxes, duties and charges</w:t>
      </w:r>
      <w:r>
        <w:t>,</w:t>
      </w:r>
      <w:r w:rsidRPr="00C650ED">
        <w:t xml:space="preserve"> Australian (Federal, State and Local Government) taxes including GST, customs and other duties and charges </w:t>
      </w:r>
      <w:r>
        <w:t>and</w:t>
      </w:r>
      <w:r w:rsidRPr="000508C8">
        <w:t xml:space="preserve"> arranging customs clearance and services of representatives.</w:t>
      </w:r>
    </w:p>
    <w:p w14:paraId="0B57C6CC" w14:textId="77777777" w:rsidR="00FC5D57" w:rsidRDefault="00FC5D57" w:rsidP="00FC5D57">
      <w:pPr>
        <w:pStyle w:val="COTCOCLV3-ASDEFCON"/>
      </w:pPr>
      <w:r w:rsidRPr="002A29EA">
        <w:t>In the event of any inconsistency</w:t>
      </w:r>
      <w:r>
        <w:t>,</w:t>
      </w:r>
      <w:r w:rsidRPr="002A29EA">
        <w:t xml:space="preserve"> </w:t>
      </w:r>
      <w:r>
        <w:t>t</w:t>
      </w:r>
      <w:r w:rsidRPr="002A29EA">
        <w:t>he dates specified in the Delivery Schedule at Attachment C shall have precedence over any dates specified in this Attachment</w:t>
      </w:r>
      <w:r>
        <w:t xml:space="preserve"> B</w:t>
      </w:r>
      <w:r w:rsidRPr="002A29EA">
        <w:t>.</w:t>
      </w:r>
    </w:p>
    <w:p w14:paraId="4172372F" w14:textId="3D2DD1B7" w:rsidR="00FC5D57" w:rsidRDefault="00FC5D57" w:rsidP="00FC5D57">
      <w:pPr>
        <w:pStyle w:val="NoteToDrafters-ASDEFCON"/>
      </w:pPr>
      <w:r>
        <w:t>Note to drafters:  The ACQPW (in MS Excel) provided as part of TDR D is designed to collect information suitable for the financial assessment of tendered responses, and population of the Annexes to this Attachment for the successful tender</w:t>
      </w:r>
      <w:r w:rsidRPr="00087A58">
        <w:t xml:space="preserve">. </w:t>
      </w:r>
      <w:r>
        <w:t xml:space="preserve"> If the project chooses to rename the ACQPW, for example to reflect the name of the project, drafters will need to amend references in the following clauses, and notes to tenderers, accordingly.  G</w:t>
      </w:r>
      <w:r w:rsidRPr="00087A58">
        <w:t xml:space="preserve">uidance should be included </w:t>
      </w:r>
      <w:r>
        <w:t>in this draft Attachment or TDR D, as appropriate, to assist tenderers whe</w:t>
      </w:r>
      <w:r w:rsidRPr="00087A58">
        <w:t>n responding</w:t>
      </w:r>
      <w:r>
        <w:t>.</w:t>
      </w:r>
    </w:p>
    <w:p w14:paraId="20B2A667" w14:textId="77777777" w:rsidR="00FC5D57" w:rsidRPr="002A29EA" w:rsidRDefault="00FC5D57" w:rsidP="00FC5D57">
      <w:pPr>
        <w:pStyle w:val="COTCOCLV1-ASDEFCON"/>
      </w:pPr>
      <w:bookmarkStart w:id="2" w:name="_Toc225680273"/>
      <w:bookmarkStart w:id="3" w:name="_Toc225680403"/>
      <w:bookmarkStart w:id="4" w:name="_Toc225680428"/>
      <w:bookmarkStart w:id="5" w:name="_Toc228868859"/>
      <w:bookmarkEnd w:id="2"/>
      <w:bookmarkEnd w:id="3"/>
      <w:bookmarkEnd w:id="4"/>
      <w:r>
        <w:rPr>
          <w:caps w:val="0"/>
        </w:rPr>
        <w:t>PRICE SCHEDULE</w:t>
      </w:r>
      <w:r w:rsidRPr="002A29EA">
        <w:rPr>
          <w:caps w:val="0"/>
        </w:rPr>
        <w:t xml:space="preserve"> (CORE)</w:t>
      </w:r>
      <w:bookmarkEnd w:id="5"/>
    </w:p>
    <w:p w14:paraId="00A67744" w14:textId="77777777" w:rsidR="00FC5D57" w:rsidRDefault="00FC5D57" w:rsidP="00FC5D57">
      <w:pPr>
        <w:pStyle w:val="COTCOCLV2-ASDEFCON"/>
      </w:pPr>
      <w:r>
        <w:t>Price Schedule</w:t>
      </w:r>
    </w:p>
    <w:p w14:paraId="0D3A27E0" w14:textId="77777777" w:rsidR="00FC5D57" w:rsidRDefault="00FC5D57" w:rsidP="00FC5D57">
      <w:pPr>
        <w:pStyle w:val="COTCOCLV3-ASDEFCON"/>
      </w:pPr>
      <w:r>
        <w:t>The Price Schedule details an indentured Contract Work Breakdown Structure (CWBS) of prices for the Contract.</w:t>
      </w:r>
    </w:p>
    <w:p w14:paraId="0B186A63" w14:textId="3592DD70" w:rsidR="00FC5D57" w:rsidRPr="002A29EA" w:rsidRDefault="00FC5D57" w:rsidP="00FC5D57">
      <w:pPr>
        <w:pStyle w:val="NoteToDrafters-ASDEFCON"/>
      </w:pPr>
      <w:r w:rsidRPr="002A29EA">
        <w:t>Note to drafters:  Prior to RFT release</w:t>
      </w:r>
      <w:r>
        <w:t>,</w:t>
      </w:r>
      <w:r w:rsidRPr="002A29EA">
        <w:t xml:space="preserve"> drafters </w:t>
      </w:r>
      <w:r>
        <w:t>need to provide high-level CWBS details to enable tenderers to complete the ‘Price Schedule’ in the ACQPW</w:t>
      </w:r>
      <w:r w:rsidRPr="002A29EA">
        <w:t>.</w:t>
      </w:r>
      <w:r>
        <w:t xml:space="preserve">  Refer to TDR D-2 for further details.</w:t>
      </w:r>
    </w:p>
    <w:p w14:paraId="42B604CF" w14:textId="493D914C" w:rsidR="00FC5D57" w:rsidRPr="002A29EA" w:rsidRDefault="00FC5D57" w:rsidP="00FC5D57">
      <w:pPr>
        <w:pStyle w:val="NoteToTenderers-ASDEFCON"/>
      </w:pPr>
      <w:r w:rsidRPr="002A29EA">
        <w:t xml:space="preserve">Note to tenderers:  Annex A will consist of an amalgamation of the </w:t>
      </w:r>
      <w:r>
        <w:t xml:space="preserve">ACQPW ‘Pricing Schedule’ worksheet for </w:t>
      </w:r>
      <w:r w:rsidRPr="002A29EA">
        <w:t>the successful tenderer’s response</w:t>
      </w:r>
      <w:r w:rsidRPr="00E4765A">
        <w:t xml:space="preserve"> </w:t>
      </w:r>
      <w:r>
        <w:t xml:space="preserve">to </w:t>
      </w:r>
      <w:r w:rsidRPr="002A29EA">
        <w:t>TDR D-2</w:t>
      </w:r>
      <w:r>
        <w:t xml:space="preserve">, </w:t>
      </w:r>
      <w:r w:rsidRPr="0066273A">
        <w:t xml:space="preserve">and any negotiated </w:t>
      </w:r>
      <w:r>
        <w:t>adjustments</w:t>
      </w:r>
      <w:r w:rsidRPr="002A29EA">
        <w:t>.</w:t>
      </w:r>
    </w:p>
    <w:p w14:paraId="5BE35B2B" w14:textId="0544F540" w:rsidR="00FC5D57" w:rsidRDefault="00FC5D57" w:rsidP="00FC5D57">
      <w:pPr>
        <w:pStyle w:val="COTCOCLV3-ASDEFCON"/>
      </w:pPr>
      <w:r>
        <w:t xml:space="preserve">The Price Schedule is detailed in the file: </w:t>
      </w:r>
      <w:r w:rsidRPr="00CD31C2">
        <w:rPr>
          <w:b/>
        </w:rPr>
        <w:fldChar w:fldCharType="begin">
          <w:ffData>
            <w:name w:val="Text9"/>
            <w:enabled/>
            <w:calcOnExit w:val="0"/>
            <w:textInput>
              <w:default w:val="(…INSERT the file name for the &quot;Price Schedule&quot; tab from the workbook…)"/>
            </w:textInput>
          </w:ffData>
        </w:fldChar>
      </w:r>
      <w:r w:rsidRPr="00CD31C2">
        <w:rPr>
          <w:b/>
        </w:rPr>
        <w:instrText xml:space="preserve"> FORMTEXT </w:instrText>
      </w:r>
      <w:r w:rsidRPr="00CD31C2">
        <w:rPr>
          <w:b/>
        </w:rPr>
      </w:r>
      <w:r w:rsidRPr="00CD31C2">
        <w:rPr>
          <w:b/>
        </w:rPr>
        <w:fldChar w:fldCharType="separate"/>
      </w:r>
      <w:r w:rsidRPr="00CD31C2">
        <w:rPr>
          <w:b/>
          <w:noProof/>
        </w:rPr>
        <w:t>(…INSERT the file name for the "Price Schedule" tab from the workbook…)</w:t>
      </w:r>
      <w:r w:rsidRPr="00CD31C2">
        <w:rPr>
          <w:b/>
        </w:rPr>
        <w:fldChar w:fldCharType="end"/>
      </w:r>
      <w:r>
        <w:t>, and forms Annex A to this Attachment.</w:t>
      </w:r>
    </w:p>
    <w:p w14:paraId="32EB92EE" w14:textId="77777777" w:rsidR="00FC5D57" w:rsidRPr="002A29EA" w:rsidRDefault="00FC5D57" w:rsidP="00FC5D57">
      <w:pPr>
        <w:pStyle w:val="COTCOCLV1-ASDEFCON"/>
      </w:pPr>
      <w:bookmarkStart w:id="6" w:name="_Toc225680275"/>
      <w:bookmarkStart w:id="7" w:name="_Toc225680405"/>
      <w:bookmarkStart w:id="8" w:name="_Toc225680430"/>
      <w:bookmarkStart w:id="9" w:name="_Toc228868860"/>
      <w:bookmarkEnd w:id="6"/>
      <w:bookmarkEnd w:id="7"/>
      <w:bookmarkEnd w:id="8"/>
      <w:r>
        <w:rPr>
          <w:caps w:val="0"/>
        </w:rPr>
        <w:t>SCHEDULE OF PAYMENTS</w:t>
      </w:r>
      <w:r w:rsidRPr="002A29EA">
        <w:rPr>
          <w:caps w:val="0"/>
        </w:rPr>
        <w:t xml:space="preserve"> (CORE)</w:t>
      </w:r>
      <w:bookmarkEnd w:id="9"/>
    </w:p>
    <w:p w14:paraId="127073DA" w14:textId="77777777" w:rsidR="00FC5D57" w:rsidRPr="00567D53" w:rsidRDefault="00FC5D57" w:rsidP="00FC5D57">
      <w:pPr>
        <w:pStyle w:val="COTCOCLV2-ASDEFCON"/>
      </w:pPr>
      <w:bookmarkStart w:id="10" w:name="_Toc74308010"/>
      <w:bookmarkEnd w:id="10"/>
      <w:r>
        <w:t>Introduction</w:t>
      </w:r>
    </w:p>
    <w:p w14:paraId="7F193F4B" w14:textId="491B1469" w:rsidR="00FC5D57" w:rsidRPr="008A3CFC" w:rsidRDefault="00FC5D57" w:rsidP="00FC5D57">
      <w:pPr>
        <w:pStyle w:val="COTCOCLV3-ASDEFCON"/>
      </w:pPr>
      <w:r w:rsidRPr="008A3CFC">
        <w:t>Th</w:t>
      </w:r>
      <w:r>
        <w:t>e</w:t>
      </w:r>
      <w:r w:rsidRPr="008A3CFC">
        <w:t xml:space="preserve"> </w:t>
      </w:r>
      <w:r>
        <w:t xml:space="preserve">Schedule of Payments </w:t>
      </w:r>
      <w:r w:rsidRPr="008A3CFC">
        <w:t xml:space="preserve">describes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w:t>
      </w:r>
      <w:r>
        <w:t>achievement of Milestones</w:t>
      </w:r>
      <w:r w:rsidRPr="00EA3CAC">
        <w:t xml:space="preserve"> </w:t>
      </w:r>
      <w:r w:rsidR="00013991" w:rsidRPr="00CD31C2">
        <w:rPr>
          <w:b/>
        </w:rPr>
        <w:fldChar w:fldCharType="begin">
          <w:ffData>
            <w:name w:val=""/>
            <w:enabled/>
            <w:calcOnExit w:val="0"/>
            <w:textInput>
              <w:default w:val="(…INSERT THE FOLLOWING WHERE A MOBILISATION PAYMENT HAS BEEN AGREED, “and as a Mobilisation Payment”…)"/>
            </w:textInput>
          </w:ffData>
        </w:fldChar>
      </w:r>
      <w:r w:rsidR="00013991" w:rsidRPr="00CD31C2">
        <w:rPr>
          <w:b/>
        </w:rPr>
        <w:instrText xml:space="preserve"> FORMTEXT </w:instrText>
      </w:r>
      <w:r w:rsidR="00013991" w:rsidRPr="00CD31C2">
        <w:rPr>
          <w:b/>
        </w:rPr>
      </w:r>
      <w:r w:rsidR="00013991" w:rsidRPr="00CD31C2">
        <w:rPr>
          <w:b/>
        </w:rPr>
        <w:fldChar w:fldCharType="separate"/>
      </w:r>
      <w:r w:rsidR="00013991" w:rsidRPr="00CD31C2">
        <w:rPr>
          <w:b/>
          <w:noProof/>
        </w:rPr>
        <w:t>(…INSERT THE FOLLOWING WHERE A MOBILISATION PAYMENT HAS BEEN AGREED, “and as a Mobilisation Payment”…)</w:t>
      </w:r>
      <w:r w:rsidR="00013991" w:rsidRPr="00CD31C2">
        <w:rPr>
          <w:b/>
        </w:rPr>
        <w:fldChar w:fldCharType="end"/>
      </w:r>
      <w:r>
        <w:t xml:space="preserve"> in accordance with the </w:t>
      </w:r>
      <w:r w:rsidRPr="008A3CFC">
        <w:t>Contract.</w:t>
      </w:r>
    </w:p>
    <w:p w14:paraId="069E1CEE" w14:textId="77777777" w:rsidR="00FC5D57" w:rsidRPr="0066273A" w:rsidRDefault="00FC5D57" w:rsidP="00FC5D57">
      <w:pPr>
        <w:pStyle w:val="COTCOCLV2-ASDEFCON"/>
      </w:pPr>
      <w:r w:rsidRPr="0066273A">
        <w:t>Mobilisation Payment (</w:t>
      </w:r>
      <w:r>
        <w:t>RFT CORE</w:t>
      </w:r>
      <w:r w:rsidRPr="0066273A">
        <w:t>)</w:t>
      </w:r>
    </w:p>
    <w:p w14:paraId="7AC89386" w14:textId="4757D645" w:rsidR="00FC5D57" w:rsidRDefault="00FC5D57" w:rsidP="00FC5D57">
      <w:pPr>
        <w:pStyle w:val="NoteToDrafters-ASDEFCON"/>
      </w:pPr>
      <w:r>
        <w:t xml:space="preserve">Note to drafters:  </w:t>
      </w:r>
      <w:r w:rsidRPr="002A29EA">
        <w:t xml:space="preserve">Drafters should insert a </w:t>
      </w:r>
      <w:r>
        <w:t xml:space="preserve">maximum </w:t>
      </w:r>
      <w:r w:rsidRPr="002A29EA">
        <w:t xml:space="preserve">percentage of the Contract Price against </w:t>
      </w:r>
      <w:r w:rsidRPr="0079585A">
        <w:t>the Mobilisation Payment</w:t>
      </w:r>
      <w:r>
        <w:t xml:space="preserve"> in TDR D-3.</w:t>
      </w:r>
    </w:p>
    <w:p w14:paraId="7BD07D4D" w14:textId="2EEADF28" w:rsidR="00FC5D57" w:rsidRDefault="00FC5D57" w:rsidP="00FC5D57">
      <w:pPr>
        <w:pStyle w:val="COTCOCLV3-ASDEFCON"/>
      </w:pPr>
      <w:r w:rsidRPr="0066273A">
        <w:t xml:space="preserve">The amount of the Mobilisation Payment </w:t>
      </w:r>
      <w:r>
        <w:t xml:space="preserve">is </w:t>
      </w:r>
      <w:r w:rsidR="00013991">
        <w:rPr>
          <w:b/>
        </w:rPr>
        <w:fldChar w:fldCharType="begin">
          <w:ffData>
            <w:name w:val=""/>
            <w:enabled/>
            <w:calcOnExit w:val="0"/>
            <w:textInput>
              <w:default w:val="(…INSERT AMOUNT…)"/>
            </w:textInput>
          </w:ffData>
        </w:fldChar>
      </w:r>
      <w:r w:rsidR="00013991">
        <w:rPr>
          <w:b/>
        </w:rPr>
        <w:instrText xml:space="preserve"> FORMTEXT </w:instrText>
      </w:r>
      <w:r w:rsidR="00013991">
        <w:rPr>
          <w:b/>
        </w:rPr>
      </w:r>
      <w:r w:rsidR="00013991">
        <w:rPr>
          <w:b/>
        </w:rPr>
        <w:fldChar w:fldCharType="separate"/>
      </w:r>
      <w:r w:rsidR="00013991">
        <w:rPr>
          <w:b/>
          <w:noProof/>
        </w:rPr>
        <w:t>(…INSERT AMOUNT…)</w:t>
      </w:r>
      <w:r w:rsidR="00013991">
        <w:rPr>
          <w:b/>
        </w:rPr>
        <w:fldChar w:fldCharType="end"/>
      </w:r>
      <w:r>
        <w:t>.</w:t>
      </w:r>
    </w:p>
    <w:p w14:paraId="0863FC78" w14:textId="037FC14D" w:rsidR="00FC5D57" w:rsidRDefault="00FC5D57" w:rsidP="00FC5D57">
      <w:pPr>
        <w:pStyle w:val="COTCOCLV3-ASDEFCON"/>
        <w:rPr>
          <w:i/>
        </w:rPr>
      </w:pPr>
      <w:r>
        <w:t>T</w:t>
      </w:r>
      <w:r w:rsidRPr="00623225">
        <w:t>he Commonwealth shall pay to the Contractor</w:t>
      </w:r>
      <w:r>
        <w:t xml:space="preserve"> the Mobilisation Payment</w:t>
      </w:r>
      <w:r w:rsidRPr="008A3CFC">
        <w:t xml:space="preserve"> </w:t>
      </w:r>
      <w:r>
        <w:t xml:space="preserve">upon </w:t>
      </w:r>
      <w:r w:rsidR="00013991">
        <w:rPr>
          <w:b/>
        </w:rPr>
        <w:fldChar w:fldCharType="begin">
          <w:ffData>
            <w:name w:val=""/>
            <w:enabled/>
            <w:calcOnExit w:val="0"/>
            <w:textInput>
              <w:default w:val="(…INSERT CRITERIA FOR MOBILISATION PAYMENT…)"/>
            </w:textInput>
          </w:ffData>
        </w:fldChar>
      </w:r>
      <w:r w:rsidR="00013991">
        <w:rPr>
          <w:b/>
        </w:rPr>
        <w:instrText xml:space="preserve"> FORMTEXT </w:instrText>
      </w:r>
      <w:r w:rsidR="00013991">
        <w:rPr>
          <w:b/>
        </w:rPr>
      </w:r>
      <w:r w:rsidR="00013991">
        <w:rPr>
          <w:b/>
        </w:rPr>
        <w:fldChar w:fldCharType="separate"/>
      </w:r>
      <w:r w:rsidR="00013991">
        <w:rPr>
          <w:b/>
          <w:noProof/>
        </w:rPr>
        <w:t>(…INSERT CRITERIA FOR MOBILISATION PAYMENT…)</w:t>
      </w:r>
      <w:r w:rsidR="00013991">
        <w:rPr>
          <w:b/>
        </w:rPr>
        <w:fldChar w:fldCharType="end"/>
      </w:r>
      <w:r>
        <w:rPr>
          <w:i/>
        </w:rPr>
        <w:t>.</w:t>
      </w:r>
    </w:p>
    <w:p w14:paraId="7ED9470E" w14:textId="77777777" w:rsidR="00FC5D57" w:rsidRDefault="00FC5D57" w:rsidP="00FC5D57">
      <w:pPr>
        <w:pStyle w:val="COTCOCLV2-ASDEFCON"/>
      </w:pPr>
      <w:bookmarkStart w:id="11" w:name="_Ref293570223"/>
      <w:r w:rsidRPr="0066273A">
        <w:t>Milestone</w:t>
      </w:r>
      <w:bookmarkEnd w:id="11"/>
      <w:r>
        <w:t xml:space="preserve"> Payment Schedule</w:t>
      </w:r>
    </w:p>
    <w:p w14:paraId="7087DE84" w14:textId="77777777" w:rsidR="00FC5D57" w:rsidRDefault="00FC5D57" w:rsidP="00FC5D57">
      <w:pPr>
        <w:pStyle w:val="COTCOCLV3-ASDEFCON"/>
      </w:pPr>
      <w:r>
        <w:t xml:space="preserve">The Milestone Payment Schedule </w:t>
      </w:r>
      <w:r w:rsidRPr="0066273A">
        <w:t>sets out the Milestones and the Milestone Payments</w:t>
      </w:r>
      <w:r>
        <w:t xml:space="preserve"> for the Contract</w:t>
      </w:r>
      <w:r w:rsidRPr="0066273A">
        <w:t>.</w:t>
      </w:r>
    </w:p>
    <w:p w14:paraId="277066AA" w14:textId="22F65598" w:rsidR="00FC5D57" w:rsidRPr="002A29EA" w:rsidRDefault="00FC5D57" w:rsidP="00FC5D57">
      <w:pPr>
        <w:pStyle w:val="NoteToDrafters-ASDEFCON"/>
      </w:pPr>
      <w:r w:rsidRPr="002A29EA">
        <w:t xml:space="preserve">Note to drafters:  Prior to RFT release drafters </w:t>
      </w:r>
      <w:r>
        <w:t>need to</w:t>
      </w:r>
      <w:r w:rsidRPr="002A29EA">
        <w:t xml:space="preserve"> </w:t>
      </w:r>
      <w:r>
        <w:t>populate</w:t>
      </w:r>
      <w:r w:rsidRPr="002A29EA">
        <w:t xml:space="preserve"> the</w:t>
      </w:r>
      <w:r>
        <w:t xml:space="preserve"> ‘Milestone Payment Schedule’ worksheet of the ACQPW</w:t>
      </w:r>
      <w:r w:rsidRPr="002A29EA">
        <w:t>.</w:t>
      </w:r>
      <w:r>
        <w:t xml:space="preserve">  Refer to TDR D-3 and the ACQPW Guide for details.</w:t>
      </w:r>
    </w:p>
    <w:p w14:paraId="1E1F5337" w14:textId="22612391" w:rsidR="00FC5D57" w:rsidRDefault="00FC5D57" w:rsidP="00FC5D57">
      <w:pPr>
        <w:pStyle w:val="NoteToTenderers-ASDEFCON"/>
      </w:pPr>
      <w:r w:rsidRPr="0066273A">
        <w:t xml:space="preserve">Note to tenderers:  </w:t>
      </w:r>
      <w:r>
        <w:t xml:space="preserve">Annex B </w:t>
      </w:r>
      <w:r w:rsidRPr="0066273A">
        <w:t xml:space="preserve">will consist of an amalgamation of the </w:t>
      </w:r>
      <w:r>
        <w:t xml:space="preserve">ACQPW ‘Milestone Payment Schedule’ worksheet for </w:t>
      </w:r>
      <w:r w:rsidRPr="0066273A">
        <w:t>the successful tenderer’s response</w:t>
      </w:r>
      <w:r w:rsidRPr="00E4765A">
        <w:t xml:space="preserve"> </w:t>
      </w:r>
      <w:r>
        <w:t xml:space="preserve">to </w:t>
      </w:r>
      <w:r w:rsidRPr="0066273A">
        <w:t xml:space="preserve">TDR </w:t>
      </w:r>
      <w:r>
        <w:t>D-3</w:t>
      </w:r>
      <w:r w:rsidRPr="0066273A">
        <w:t xml:space="preserve">, and any negotiated </w:t>
      </w:r>
      <w:r>
        <w:t>adjustments</w:t>
      </w:r>
      <w:r w:rsidRPr="0066273A">
        <w:t>.</w:t>
      </w:r>
    </w:p>
    <w:p w14:paraId="32C81516" w14:textId="57274A30" w:rsidR="00FC5D57" w:rsidRDefault="00FC5D57" w:rsidP="00FC5D57">
      <w:pPr>
        <w:pStyle w:val="COTCOCLV3-ASDEFCON"/>
      </w:pPr>
      <w:r>
        <w:t xml:space="preserve">The Milestone Payment Schedule is detailed in the file: </w:t>
      </w:r>
      <w:r w:rsidR="00013991">
        <w:rPr>
          <w:b/>
        </w:rPr>
        <w:fldChar w:fldCharType="begin">
          <w:ffData>
            <w:name w:val=""/>
            <w:enabled/>
            <w:calcOnExit w:val="0"/>
            <w:textInput>
              <w:default w:val="(…INSERT the file name for the &quot;Milestone Payment Schedule&quot; tab from the workbook…)"/>
            </w:textInput>
          </w:ffData>
        </w:fldChar>
      </w:r>
      <w:r w:rsidR="00013991">
        <w:rPr>
          <w:b/>
        </w:rPr>
        <w:instrText xml:space="preserve"> FORMTEXT </w:instrText>
      </w:r>
      <w:r w:rsidR="00013991">
        <w:rPr>
          <w:b/>
        </w:rPr>
      </w:r>
      <w:r w:rsidR="00013991">
        <w:rPr>
          <w:b/>
        </w:rPr>
        <w:fldChar w:fldCharType="separate"/>
      </w:r>
      <w:r w:rsidR="00013991">
        <w:rPr>
          <w:b/>
          <w:noProof/>
        </w:rPr>
        <w:t>(…INSERT the file name for the "Milestone Payment Schedule" tab from the workbook…)</w:t>
      </w:r>
      <w:r w:rsidR="00013991">
        <w:rPr>
          <w:b/>
        </w:rPr>
        <w:fldChar w:fldCharType="end"/>
      </w:r>
      <w:r>
        <w:t>, and forms Annex B to this Attachment.</w:t>
      </w:r>
    </w:p>
    <w:p w14:paraId="40DDB7FF" w14:textId="77777777" w:rsidR="00FC5D57" w:rsidRDefault="00FC5D57" w:rsidP="00FC5D57">
      <w:pPr>
        <w:pStyle w:val="COTCOCLV3-ASDEFCON"/>
      </w:pPr>
      <w:r>
        <w:lastRenderedPageBreak/>
        <w:t>The Commonwealth shall, for achievement of a Milestone, pay to the Contractor the relevant Milestone Payment as specified in the ‘Milestone Payment Schedule’.</w:t>
      </w:r>
    </w:p>
    <w:p w14:paraId="14E884A9" w14:textId="77777777" w:rsidR="00FC5D57" w:rsidRDefault="00FC5D57" w:rsidP="00FC5D57">
      <w:pPr>
        <w:pStyle w:val="COTCOCLV3-ASDEFCON"/>
      </w:pPr>
      <w:bookmarkStart w:id="12" w:name="_Ref424734788"/>
      <w:r w:rsidRPr="0066273A">
        <w:t xml:space="preserve">The Contractor is taken to have achieved a Milestone only if </w:t>
      </w:r>
      <w:r>
        <w:t xml:space="preserve">all of </w:t>
      </w:r>
      <w:r w:rsidRPr="0066273A">
        <w:t xml:space="preserve">the </w:t>
      </w:r>
      <w:r>
        <w:t>M</w:t>
      </w:r>
      <w:r w:rsidRPr="0066273A">
        <w:t xml:space="preserve">ilestone </w:t>
      </w:r>
      <w:r>
        <w:t xml:space="preserve">criteria </w:t>
      </w:r>
      <w:r w:rsidRPr="0066273A">
        <w:t xml:space="preserve">set out in </w:t>
      </w:r>
      <w:r>
        <w:t xml:space="preserve">Attachment C have </w:t>
      </w:r>
      <w:r w:rsidRPr="0066273A">
        <w:t>been satisfied.</w:t>
      </w:r>
      <w:bookmarkEnd w:id="12"/>
    </w:p>
    <w:p w14:paraId="2E617D9D" w14:textId="77777777" w:rsidR="00FC5D57" w:rsidRPr="002A29EA" w:rsidRDefault="00FC5D57" w:rsidP="00FC5D57">
      <w:pPr>
        <w:pStyle w:val="COTCOCLV1-ASDEFCON"/>
      </w:pPr>
      <w:bookmarkStart w:id="13" w:name="_Toc225680277"/>
      <w:bookmarkStart w:id="14" w:name="_Toc225680407"/>
      <w:bookmarkStart w:id="15" w:name="_Toc225680432"/>
      <w:bookmarkStart w:id="16" w:name="_Ref75166499"/>
      <w:bookmarkStart w:id="17" w:name="_Ref75530697"/>
      <w:bookmarkStart w:id="18" w:name="_Ref79646131"/>
      <w:bookmarkStart w:id="19" w:name="_Toc228868861"/>
      <w:bookmarkEnd w:id="13"/>
      <w:bookmarkEnd w:id="14"/>
      <w:bookmarkEnd w:id="15"/>
      <w:r>
        <w:rPr>
          <w:caps w:val="0"/>
        </w:rPr>
        <w:t>A</w:t>
      </w:r>
      <w:r w:rsidRPr="002A29EA">
        <w:rPr>
          <w:caps w:val="0"/>
        </w:rPr>
        <w:t>DJUSTMENTS (</w:t>
      </w:r>
      <w:r>
        <w:rPr>
          <w:caps w:val="0"/>
        </w:rPr>
        <w:t>CORE</w:t>
      </w:r>
      <w:r w:rsidRPr="002A29EA">
        <w:rPr>
          <w:caps w:val="0"/>
        </w:rPr>
        <w:t>)</w:t>
      </w:r>
      <w:bookmarkEnd w:id="16"/>
      <w:bookmarkEnd w:id="17"/>
      <w:bookmarkEnd w:id="18"/>
      <w:bookmarkEnd w:id="19"/>
    </w:p>
    <w:p w14:paraId="6D1CC287" w14:textId="31492E0D" w:rsidR="00FC5D57" w:rsidDel="00461589" w:rsidRDefault="00FC5D57" w:rsidP="00FC5D57">
      <w:pPr>
        <w:pStyle w:val="NoteToTenderers-ASDEFCON"/>
      </w:pPr>
      <w:r w:rsidRPr="002A29EA" w:rsidDel="00461589">
        <w:t>Note to tenderers:</w:t>
      </w:r>
      <w:r w:rsidRPr="002A29EA">
        <w:t xml:space="preserve">  </w:t>
      </w:r>
      <w:r>
        <w:t xml:space="preserve">Clause </w:t>
      </w:r>
      <w:r>
        <w:fldChar w:fldCharType="begin"/>
      </w:r>
      <w:r>
        <w:instrText xml:space="preserve"> REF _Ref79646131 \r \h </w:instrText>
      </w:r>
      <w:r>
        <w:fldChar w:fldCharType="separate"/>
      </w:r>
      <w:r w:rsidR="002C1268">
        <w:t>4</w:t>
      </w:r>
      <w:r>
        <w:fldChar w:fldCharType="end"/>
      </w:r>
      <w:r>
        <w:t xml:space="preserve">, including </w:t>
      </w:r>
      <w:r w:rsidRPr="002A29EA" w:rsidDel="00461589">
        <w:t xml:space="preserve">Annex </w:t>
      </w:r>
      <w:r w:rsidDel="00461589">
        <w:t>C</w:t>
      </w:r>
      <w:r>
        <w:t>,</w:t>
      </w:r>
      <w:r w:rsidRPr="002A29EA" w:rsidDel="00461589">
        <w:t xml:space="preserve"> </w:t>
      </w:r>
      <w:r w:rsidDel="00461589">
        <w:t>will</w:t>
      </w:r>
      <w:r w:rsidRPr="002A29EA" w:rsidDel="00461589">
        <w:t xml:space="preserve"> consist of an amalgamation of the successful tenderer’s response</w:t>
      </w:r>
      <w:r w:rsidDel="00461589">
        <w:t xml:space="preserve"> to TDR D-4</w:t>
      </w:r>
      <w:r>
        <w:t>, including the ACQPW</w:t>
      </w:r>
      <w:r w:rsidDel="00461589">
        <w:t xml:space="preserve"> ‘</w:t>
      </w:r>
      <w:r>
        <w:t>Adjustments</w:t>
      </w:r>
      <w:r w:rsidDel="00461589">
        <w:t xml:space="preserve">’ </w:t>
      </w:r>
      <w:r>
        <w:t>worksheet</w:t>
      </w:r>
      <w:r w:rsidDel="00461589">
        <w:t xml:space="preserve">, </w:t>
      </w:r>
      <w:r w:rsidRPr="0066273A" w:rsidDel="00461589">
        <w:t xml:space="preserve">and any negotiated </w:t>
      </w:r>
      <w:r>
        <w:t>adjustments</w:t>
      </w:r>
      <w:r w:rsidDel="00461589">
        <w:t>.</w:t>
      </w:r>
      <w:r>
        <w:t xml:space="preserve">  </w:t>
      </w:r>
      <w:r w:rsidRPr="00BD4038" w:rsidDel="00461589">
        <w:t>Agreements reached as a result of workplace enterprise bargaining are not considered to be awards for the purposes of the formula set out below</w:t>
      </w:r>
      <w:r w:rsidDel="00461589">
        <w:t>.</w:t>
      </w:r>
    </w:p>
    <w:p w14:paraId="035FB4BA" w14:textId="77777777" w:rsidR="00FC5D57" w:rsidRDefault="00FC5D57" w:rsidP="00FC5D57">
      <w:pPr>
        <w:pStyle w:val="COTCOCLV2-ASDEFCON"/>
      </w:pPr>
      <w:r>
        <w:t>General</w:t>
      </w:r>
    </w:p>
    <w:p w14:paraId="09A4E478" w14:textId="0F6BFE01" w:rsidR="00FC5D57" w:rsidRDefault="00FC5D57" w:rsidP="00FC5D57">
      <w:pPr>
        <w:pStyle w:val="COTCOCLV3-ASDEFCON"/>
        <w:rPr>
          <w:szCs w:val="22"/>
        </w:rPr>
      </w:pPr>
      <w:bookmarkStart w:id="20" w:name="_Ref75268112"/>
      <w:r>
        <w:t xml:space="preserve">In this clause </w:t>
      </w:r>
      <w:r>
        <w:fldChar w:fldCharType="begin"/>
      </w:r>
      <w:r>
        <w:instrText xml:space="preserve"> REF _Ref75530697 \r \h </w:instrText>
      </w:r>
      <w:r>
        <w:fldChar w:fldCharType="separate"/>
      </w:r>
      <w:r w:rsidR="002C1268">
        <w:t>4</w:t>
      </w:r>
      <w:r>
        <w:fldChar w:fldCharType="end"/>
      </w:r>
      <w:r>
        <w:t>, the following interpretations apply:</w:t>
      </w:r>
      <w:bookmarkEnd w:id="20"/>
    </w:p>
    <w:p w14:paraId="15DD791B" w14:textId="77777777" w:rsidR="00FC5D57" w:rsidRDefault="00FC5D57" w:rsidP="00FC5D57">
      <w:pPr>
        <w:pStyle w:val="COTCOCLV4-ASDEFCON"/>
      </w:pPr>
      <w:r>
        <w:t>for the purposes of calculating adjustments, the Milestone Date is the date specified in Attachment C for the achievement of the relevant Milestone or such earlier date upon which the Milestone is achieved;</w:t>
      </w:r>
    </w:p>
    <w:p w14:paraId="6C7BCC69" w14:textId="77777777" w:rsidR="00FC5D57" w:rsidRDefault="00FC5D57" w:rsidP="00FC5D57">
      <w:pPr>
        <w:pStyle w:val="COTCOCLV4-ASDEFCON"/>
      </w:pPr>
      <w:bookmarkStart w:id="21" w:name="_Ref75164178"/>
      <w:r>
        <w:t>references to a quarter are to a calendar quarter (January-March, April-June, July-September, and October-December);</w:t>
      </w:r>
    </w:p>
    <w:p w14:paraId="645DBC8C" w14:textId="77777777" w:rsidR="00FC5D57" w:rsidRDefault="00FC5D57" w:rsidP="00FC5D57">
      <w:pPr>
        <w:pStyle w:val="COTCOCLV4-ASDEFCON"/>
      </w:pPr>
      <w:r>
        <w:t>a reference to the quarter preceding the quarter containing a Milestone Date (or other event for which payment is applicable):</w:t>
      </w:r>
    </w:p>
    <w:p w14:paraId="7B172FFB" w14:textId="77777777" w:rsidR="00FC5D57" w:rsidRDefault="00FC5D57" w:rsidP="00672FD4">
      <w:pPr>
        <w:pStyle w:val="COTCOCLV5-ASDEFCON"/>
      </w:pPr>
      <w:r>
        <w:t>is premised on the understanding that Contract costs are largely incurred in the prior quarter;</w:t>
      </w:r>
    </w:p>
    <w:p w14:paraId="4398AA51" w14:textId="050370A9" w:rsidR="00FC5D57" w:rsidRDefault="00FC5D57" w:rsidP="00672FD4">
      <w:pPr>
        <w:pStyle w:val="COTCOCLV5-ASDEFCON"/>
      </w:pPr>
      <w:r>
        <w:t>avoids the delay (</w:t>
      </w:r>
      <w:proofErr w:type="spellStart"/>
      <w:r>
        <w:t>eg</w:t>
      </w:r>
      <w:proofErr w:type="spellEnd"/>
      <w:r>
        <w:t>, of several months) for indices to be published, and the subsequent calculation and payment of the price adjustment;</w:t>
      </w:r>
      <w:bookmarkEnd w:id="21"/>
      <w:r>
        <w:t xml:space="preserve"> and</w:t>
      </w:r>
    </w:p>
    <w:p w14:paraId="52CAC243" w14:textId="77777777" w:rsidR="00FC5D57" w:rsidRDefault="00FC5D57" w:rsidP="00672FD4">
      <w:pPr>
        <w:pStyle w:val="COTCOCLV5-ASDEFCON"/>
      </w:pPr>
      <w:r>
        <w:t>ensures that the Commonwealth does not pay an adjustment for a quarter in which limited or no work has been undertaken;</w:t>
      </w:r>
    </w:p>
    <w:p w14:paraId="478B6034" w14:textId="77777777" w:rsidR="00FC5D57" w:rsidRDefault="00FC5D57" w:rsidP="00FC5D57">
      <w:pPr>
        <w:pStyle w:val="COTCOCLV4-ASDEFCON"/>
      </w:pPr>
      <w:r>
        <w:t>if the due date of the previous Milestone and the due date of the current Milestone fall within the same quarter, then the index value for the preceding quarter shall be used;</w:t>
      </w:r>
    </w:p>
    <w:p w14:paraId="48F678E4" w14:textId="51BED5F0" w:rsidR="00FC5D57" w:rsidRDefault="00FC5D57" w:rsidP="00FC5D57">
      <w:pPr>
        <w:pStyle w:val="COTCOCLV4-ASDEFCON"/>
      </w:pPr>
      <w:r>
        <w:t xml:space="preserve">subject to paragraph </w:t>
      </w:r>
      <w:r>
        <w:fldChar w:fldCharType="begin"/>
      </w:r>
      <w:r>
        <w:instrText xml:space="preserve"> REF _Ref113614292 \r \h </w:instrText>
      </w:r>
      <w:r>
        <w:fldChar w:fldCharType="separate"/>
      </w:r>
      <w:r>
        <w:t>g</w:t>
      </w:r>
      <w:r>
        <w:fldChar w:fldCharType="end"/>
      </w:r>
      <w:r>
        <w:t xml:space="preserve"> and </w:t>
      </w:r>
      <w:r>
        <w:fldChar w:fldCharType="begin"/>
      </w:r>
      <w:r>
        <w:instrText xml:space="preserve"> REF _Ref113614302 \r \h </w:instrText>
      </w:r>
      <w:r>
        <w:fldChar w:fldCharType="separate"/>
      </w:r>
      <w:r>
        <w:t>h</w:t>
      </w:r>
      <w:r>
        <w:fldChar w:fldCharType="end"/>
      </w:r>
      <w:r>
        <w:t>, references to an index value for a quarter are to the index number(s) published at any time in respect of that quarter;</w:t>
      </w:r>
    </w:p>
    <w:p w14:paraId="3288A00A" w14:textId="77777777" w:rsidR="00FC5D57" w:rsidRDefault="00FC5D57" w:rsidP="00FC5D57">
      <w:pPr>
        <w:pStyle w:val="COTCOCLV4-ASDEFCON"/>
      </w:pPr>
      <w:bookmarkStart w:id="22" w:name="_Ref75166392"/>
      <w:r>
        <w:t>if a source of an index series publishes provisional and final index values, index values designated as provisional shall not be used;</w:t>
      </w:r>
      <w:bookmarkEnd w:id="22"/>
    </w:p>
    <w:p w14:paraId="3E7077F9" w14:textId="42B7A051" w:rsidR="00FC5D57" w:rsidRDefault="00FC5D57" w:rsidP="00FC5D57">
      <w:pPr>
        <w:pStyle w:val="COTCOCLV4-ASDEFCON"/>
      </w:pPr>
      <w:bookmarkStart w:id="23" w:name="_Ref113614292"/>
      <w:r>
        <w:t xml:space="preserve">subject to paragraph </w:t>
      </w:r>
      <w:r>
        <w:fldChar w:fldCharType="begin"/>
      </w:r>
      <w:r>
        <w:instrText xml:space="preserve"> REF _Ref75166392 \r \h </w:instrText>
      </w:r>
      <w:r>
        <w:fldChar w:fldCharType="separate"/>
      </w:r>
      <w:r>
        <w:t>f</w:t>
      </w:r>
      <w:r>
        <w:fldChar w:fldCharType="end"/>
      </w:r>
      <w:r>
        <w:t>, if a quarterly index is published more once, for the purposes of the formulae, the index value for that quarter shall be taken to be the first index value officially published in the quarter following that quarter; and</w:t>
      </w:r>
      <w:bookmarkEnd w:id="23"/>
    </w:p>
    <w:p w14:paraId="7BB76B36" w14:textId="539A2F74" w:rsidR="00FC5D57" w:rsidRDefault="00FC5D57" w:rsidP="00FC5D57">
      <w:pPr>
        <w:pStyle w:val="COTCOCLV4-ASDEFCON"/>
      </w:pPr>
      <w:bookmarkStart w:id="24" w:name="_Ref113614302"/>
      <w:r>
        <w:t xml:space="preserve">if an index is discontinued, rebased or modified and the entity publishing that index provides official guidance on the replacement, bridging or re-baselining methodology to be applied, that guidance should be used as one of the inputs for determining any required update to the index, as set out in this clause </w:t>
      </w:r>
      <w:r>
        <w:fldChar w:fldCharType="begin"/>
      </w:r>
      <w:r>
        <w:instrText xml:space="preserve"> REF _Ref75166499 \r \h </w:instrText>
      </w:r>
      <w:r>
        <w:fldChar w:fldCharType="separate"/>
      </w:r>
      <w:r w:rsidR="002C1268">
        <w:t>4</w:t>
      </w:r>
      <w:r>
        <w:fldChar w:fldCharType="end"/>
      </w:r>
      <w:r>
        <w:t>.</w:t>
      </w:r>
      <w:bookmarkEnd w:id="24"/>
    </w:p>
    <w:p w14:paraId="4698FC10" w14:textId="77777777" w:rsidR="00FC5D57" w:rsidRDefault="00FC5D57" w:rsidP="00FC5D57">
      <w:pPr>
        <w:pStyle w:val="COTCOCLV2-ASDEFCON"/>
      </w:pPr>
      <w:r>
        <w:t>Adjustment Process</w:t>
      </w:r>
    </w:p>
    <w:p w14:paraId="760ADEFB" w14:textId="0C68A72D" w:rsidR="00FC5D57" w:rsidRDefault="00FC5D57" w:rsidP="00FC5D57">
      <w:pPr>
        <w:pStyle w:val="COTCOCLV3-ASDEFCON"/>
      </w:pPr>
      <w:bookmarkStart w:id="25" w:name="_Ref75258550"/>
      <w:bookmarkStart w:id="26" w:name="_Ref371592595"/>
      <w:r>
        <w:t>For each currency identified in this Attachment B, the following price adjustment formula shall be applied in accordance with clause 7.3 of the COC:</w:t>
      </w:r>
      <w:bookmarkEnd w:id="25"/>
    </w:p>
    <w:p w14:paraId="1A1935FA" w14:textId="77777777" w:rsidR="00FC5D57" w:rsidRDefault="00FC5D57" w:rsidP="00FC5D57">
      <w:pPr>
        <w:pStyle w:val="ASDEFCONNormal"/>
      </w:pPr>
      <m:oMathPara>
        <m:oMath>
          <m:r>
            <w:rPr>
              <w:rFonts w:ascii="Cambria Math" w:hAnsi="Cambria Math"/>
            </w:rPr>
            <m:t>PA</m:t>
          </m:r>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n</m:t>
                              </m:r>
                            </m:sub>
                          </m:sSub>
                        </m:num>
                        <m:den>
                          <m:sSub>
                            <m:sSubPr>
                              <m:ctrlPr>
                                <w:rPr>
                                  <w:rFonts w:ascii="Cambria Math" w:hAnsi="Cambria Math"/>
                                </w:rPr>
                              </m:ctrlPr>
                            </m:sSubPr>
                            <m:e>
                              <m:r>
                                <w:rPr>
                                  <w:rFonts w:ascii="Cambria Math" w:hAnsi="Cambria Math"/>
                                </w:rPr>
                                <m:t>L</m:t>
                              </m:r>
                            </m:e>
                            <m:sub>
                              <m:r>
                                <m:rPr>
                                  <m:sty m:val="p"/>
                                </m:rPr>
                                <w:rPr>
                                  <w:rFonts w:ascii="Cambria Math" w:hAnsi="Cambria Math"/>
                                </w:rPr>
                                <m:t>0</m:t>
                              </m:r>
                            </m:sub>
                          </m:sSub>
                        </m:den>
                      </m:f>
                    </m:e>
                  </m:d>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r</m:t>
                  </m:r>
                </m:sup>
                <m:e>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n</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0</m:t>
                              </m:r>
                            </m:sub>
                          </m:sSub>
                        </m:den>
                      </m:f>
                    </m:e>
                  </m:d>
                </m:e>
              </m:nary>
            </m:e>
          </m:d>
          <m:r>
            <m:rPr>
              <m:sty m:val="p"/>
            </m:rPr>
            <w:rPr>
              <w:rFonts w:ascii="Cambria Math" w:hAnsi="Cambria Math"/>
            </w:rPr>
            <m:t>-</m:t>
          </m:r>
          <m:r>
            <w:rPr>
              <w:rFonts w:ascii="Cambria Math" w:hAnsi="Cambria Math"/>
            </w:rPr>
            <m:t>P</m:t>
          </m:r>
        </m:oMath>
      </m:oMathPara>
    </w:p>
    <w:p w14:paraId="543875C9" w14:textId="1955FB84" w:rsidR="00FC5D57" w:rsidRDefault="00FC5D57" w:rsidP="00672FD4">
      <w:pPr>
        <w:pStyle w:val="COTCOCLV3NONUM-ASDEFCON"/>
      </w:pPr>
      <w:r>
        <w:t>Where, for</w:t>
      </w:r>
      <w:r w:rsidRPr="002E3CE5">
        <w:t xml:space="preserve"> </w:t>
      </w:r>
      <w:r>
        <w:t>a particular source currency:</w:t>
      </w:r>
    </w:p>
    <w:tbl>
      <w:tblPr>
        <w:tblW w:w="793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371"/>
      </w:tblGrid>
      <w:tr w:rsidR="00FC5D57" w:rsidRPr="00F25DFF" w14:paraId="5C7A9078" w14:textId="77777777" w:rsidTr="008A3C9E">
        <w:trPr>
          <w:cantSplit/>
        </w:trPr>
        <w:tc>
          <w:tcPr>
            <w:tcW w:w="567" w:type="dxa"/>
            <w:shd w:val="clear" w:color="auto" w:fill="auto"/>
          </w:tcPr>
          <w:p w14:paraId="150B822E" w14:textId="77777777" w:rsidR="00FC5D57" w:rsidRPr="00F25DFF" w:rsidRDefault="00FC5D57" w:rsidP="008A3C9E">
            <w:pPr>
              <w:spacing w:before="40" w:after="40"/>
              <w:jc w:val="center"/>
              <w:rPr>
                <w:b/>
                <w:sz w:val="18"/>
                <w:szCs w:val="18"/>
              </w:rPr>
            </w:pPr>
            <w:r w:rsidRPr="00F25DFF">
              <w:rPr>
                <w:b/>
                <w:sz w:val="18"/>
                <w:szCs w:val="18"/>
              </w:rPr>
              <w:t>Ref</w:t>
            </w:r>
          </w:p>
        </w:tc>
        <w:tc>
          <w:tcPr>
            <w:tcW w:w="7371" w:type="dxa"/>
            <w:shd w:val="clear" w:color="auto" w:fill="auto"/>
          </w:tcPr>
          <w:p w14:paraId="758DD03C" w14:textId="77777777" w:rsidR="00FC5D57" w:rsidRPr="00F25DFF" w:rsidRDefault="00FC5D57" w:rsidP="008A3C9E">
            <w:pPr>
              <w:spacing w:before="40" w:after="40"/>
              <w:rPr>
                <w:b/>
                <w:sz w:val="18"/>
                <w:szCs w:val="18"/>
              </w:rPr>
            </w:pPr>
            <w:r w:rsidRPr="00F25DFF">
              <w:rPr>
                <w:b/>
                <w:sz w:val="18"/>
                <w:szCs w:val="18"/>
              </w:rPr>
              <w:t>Description</w:t>
            </w:r>
          </w:p>
        </w:tc>
      </w:tr>
      <w:tr w:rsidR="00FC5D57" w:rsidRPr="003B4D5A" w14:paraId="5A58584A" w14:textId="77777777" w:rsidTr="008A3C9E">
        <w:trPr>
          <w:cantSplit/>
        </w:trPr>
        <w:tc>
          <w:tcPr>
            <w:tcW w:w="567" w:type="dxa"/>
            <w:shd w:val="clear" w:color="auto" w:fill="auto"/>
          </w:tcPr>
          <w:p w14:paraId="65054367" w14:textId="77777777" w:rsidR="00FC5D57" w:rsidRPr="00F25DFF" w:rsidRDefault="00FC5D57" w:rsidP="008A3C9E">
            <w:pPr>
              <w:spacing w:before="40" w:after="40"/>
              <w:jc w:val="center"/>
              <w:rPr>
                <w:sz w:val="18"/>
                <w:szCs w:val="18"/>
              </w:rPr>
            </w:pPr>
            <w:r w:rsidRPr="00F25DFF">
              <w:rPr>
                <w:sz w:val="18"/>
                <w:szCs w:val="18"/>
              </w:rPr>
              <w:t>P</w:t>
            </w:r>
            <w:r>
              <w:rPr>
                <w:sz w:val="18"/>
                <w:szCs w:val="18"/>
              </w:rPr>
              <w:t>A</w:t>
            </w:r>
          </w:p>
        </w:tc>
        <w:tc>
          <w:tcPr>
            <w:tcW w:w="7371" w:type="dxa"/>
            <w:shd w:val="clear" w:color="auto" w:fill="auto"/>
          </w:tcPr>
          <w:p w14:paraId="15F7B145" w14:textId="77777777" w:rsidR="00FC5D57" w:rsidRPr="00F25DFF" w:rsidRDefault="00FC5D57" w:rsidP="008A3C9E">
            <w:pPr>
              <w:spacing w:before="40" w:after="40"/>
              <w:rPr>
                <w:sz w:val="18"/>
                <w:szCs w:val="18"/>
              </w:rPr>
            </w:pPr>
            <w:r>
              <w:rPr>
                <w:sz w:val="18"/>
                <w:szCs w:val="18"/>
              </w:rPr>
              <w:t>the price adjustment, for a price in the Price and Payments schedule.</w:t>
            </w:r>
          </w:p>
        </w:tc>
      </w:tr>
      <w:tr w:rsidR="00FC5D57" w:rsidRPr="003B4D5A" w14:paraId="6AD7AB57" w14:textId="77777777" w:rsidTr="008A3C9E">
        <w:trPr>
          <w:cantSplit/>
        </w:trPr>
        <w:tc>
          <w:tcPr>
            <w:tcW w:w="567" w:type="dxa"/>
            <w:shd w:val="clear" w:color="auto" w:fill="auto"/>
          </w:tcPr>
          <w:p w14:paraId="0A3FFFE1" w14:textId="77777777" w:rsidR="00FC5D57" w:rsidRPr="003B4D5A" w:rsidRDefault="00FC5D57" w:rsidP="008A3C9E">
            <w:pPr>
              <w:spacing w:before="40" w:after="40"/>
              <w:jc w:val="center"/>
              <w:rPr>
                <w:sz w:val="18"/>
                <w:szCs w:val="18"/>
              </w:rPr>
            </w:pPr>
            <w:r w:rsidRPr="003B4D5A">
              <w:rPr>
                <w:sz w:val="18"/>
                <w:szCs w:val="18"/>
              </w:rPr>
              <w:t>P</w:t>
            </w:r>
          </w:p>
        </w:tc>
        <w:tc>
          <w:tcPr>
            <w:tcW w:w="7371" w:type="dxa"/>
            <w:shd w:val="clear" w:color="auto" w:fill="auto"/>
          </w:tcPr>
          <w:p w14:paraId="54480AEB" w14:textId="77777777" w:rsidR="00FC5D57" w:rsidRPr="003B4D5A" w:rsidRDefault="00FC5D57" w:rsidP="008A3C9E">
            <w:pPr>
              <w:spacing w:before="40" w:after="40"/>
              <w:rPr>
                <w:sz w:val="18"/>
                <w:szCs w:val="18"/>
              </w:rPr>
            </w:pPr>
            <w:r>
              <w:rPr>
                <w:sz w:val="18"/>
                <w:szCs w:val="18"/>
              </w:rPr>
              <w:t>the price in the Price and Payments schedule, as applicable at Base Date.</w:t>
            </w:r>
          </w:p>
        </w:tc>
      </w:tr>
      <w:tr w:rsidR="00FC5D57" w:rsidRPr="00F25DFF" w14:paraId="539DE64F" w14:textId="77777777" w:rsidTr="008A3C9E">
        <w:trPr>
          <w:cantSplit/>
        </w:trPr>
        <w:tc>
          <w:tcPr>
            <w:tcW w:w="567" w:type="dxa"/>
            <w:shd w:val="clear" w:color="auto" w:fill="auto"/>
          </w:tcPr>
          <w:p w14:paraId="6ED51DDE" w14:textId="77777777" w:rsidR="00FC5D57" w:rsidRPr="003B4D5A" w:rsidRDefault="00FC5D57" w:rsidP="008A3C9E">
            <w:pPr>
              <w:spacing w:before="40" w:after="40"/>
              <w:jc w:val="center"/>
              <w:rPr>
                <w:sz w:val="18"/>
                <w:szCs w:val="18"/>
              </w:rPr>
            </w:pPr>
            <w:r>
              <w:rPr>
                <w:sz w:val="18"/>
                <w:szCs w:val="18"/>
              </w:rPr>
              <w:t>X</w:t>
            </w:r>
          </w:p>
        </w:tc>
        <w:tc>
          <w:tcPr>
            <w:tcW w:w="7371" w:type="dxa"/>
            <w:shd w:val="clear" w:color="auto" w:fill="auto"/>
          </w:tcPr>
          <w:p w14:paraId="00E7B1D5" w14:textId="77777777" w:rsidR="00FC5D57" w:rsidRPr="003B4D5A" w:rsidRDefault="00FC5D57" w:rsidP="008A3C9E">
            <w:pPr>
              <w:spacing w:before="40" w:after="40"/>
              <w:rPr>
                <w:sz w:val="18"/>
                <w:szCs w:val="18"/>
              </w:rPr>
            </w:pPr>
            <w:r>
              <w:rPr>
                <w:sz w:val="18"/>
                <w:szCs w:val="18"/>
              </w:rPr>
              <w:t>if applicable, a fixed or non-variable component of the price (expressed as a decimal).</w:t>
            </w:r>
          </w:p>
        </w:tc>
      </w:tr>
      <w:tr w:rsidR="00FC5D57" w:rsidRPr="00F25DFF" w14:paraId="0FAF8C17" w14:textId="77777777" w:rsidTr="008A3C9E">
        <w:trPr>
          <w:cantSplit/>
        </w:trPr>
        <w:tc>
          <w:tcPr>
            <w:tcW w:w="567" w:type="dxa"/>
            <w:shd w:val="clear" w:color="auto" w:fill="auto"/>
          </w:tcPr>
          <w:p w14:paraId="6B994BCD" w14:textId="77777777" w:rsidR="00FC5D57" w:rsidRPr="003B4D5A" w:rsidRDefault="00FC5D57" w:rsidP="008A3C9E">
            <w:pPr>
              <w:spacing w:before="40" w:after="40"/>
              <w:jc w:val="center"/>
              <w:rPr>
                <w:sz w:val="18"/>
                <w:szCs w:val="18"/>
              </w:rPr>
            </w:pPr>
            <w:r w:rsidRPr="003B4D5A">
              <w:rPr>
                <w:sz w:val="18"/>
                <w:szCs w:val="18"/>
              </w:rPr>
              <w:lastRenderedPageBreak/>
              <w:t>Y</w:t>
            </w:r>
            <w:r w:rsidRPr="00402291">
              <w:rPr>
                <w:sz w:val="18"/>
                <w:szCs w:val="18"/>
                <w:vertAlign w:val="subscript"/>
              </w:rPr>
              <w:t>i</w:t>
            </w:r>
          </w:p>
        </w:tc>
        <w:tc>
          <w:tcPr>
            <w:tcW w:w="7371" w:type="dxa"/>
            <w:shd w:val="clear" w:color="auto" w:fill="auto"/>
          </w:tcPr>
          <w:p w14:paraId="72FDDA60" w14:textId="50E5A5F3" w:rsidR="00FC5D57" w:rsidRPr="00F25DFF" w:rsidRDefault="00FC5D57" w:rsidP="008A3C9E">
            <w:pPr>
              <w:spacing w:before="40" w:after="40"/>
              <w:rPr>
                <w:sz w:val="18"/>
                <w:szCs w:val="18"/>
              </w:rPr>
            </w:pPr>
            <w:r>
              <w:rPr>
                <w:sz w:val="18"/>
                <w:szCs w:val="18"/>
              </w:rPr>
              <w:t>the</w:t>
            </w:r>
            <w:r w:rsidRPr="003B4D5A">
              <w:rPr>
                <w:sz w:val="18"/>
                <w:szCs w:val="18"/>
              </w:rPr>
              <w:t xml:space="preserve"> component </w:t>
            </w:r>
            <w:r>
              <w:rPr>
                <w:sz w:val="18"/>
                <w:szCs w:val="18"/>
              </w:rPr>
              <w:t>of the price</w:t>
            </w:r>
            <w:r w:rsidRPr="003B4D5A">
              <w:rPr>
                <w:sz w:val="18"/>
                <w:szCs w:val="18"/>
              </w:rPr>
              <w:t xml:space="preserve"> (expressed as a decimal)</w:t>
            </w:r>
            <w:r w:rsidRPr="008243B5">
              <w:rPr>
                <w:sz w:val="18"/>
                <w:szCs w:val="18"/>
              </w:rPr>
              <w:t xml:space="preserve"> </w:t>
            </w:r>
            <w:r>
              <w:rPr>
                <w:sz w:val="18"/>
                <w:szCs w:val="18"/>
              </w:rPr>
              <w:t>that is attributed to a labour index series (L</w:t>
            </w:r>
            <w:r w:rsidRPr="00E538C0">
              <w:rPr>
                <w:sz w:val="18"/>
                <w:szCs w:val="18"/>
                <w:vertAlign w:val="subscript"/>
              </w:rPr>
              <w:t>i</w:t>
            </w:r>
            <w:r>
              <w:rPr>
                <w:sz w:val="18"/>
                <w:szCs w:val="18"/>
              </w:rPr>
              <w:t>).</w:t>
            </w:r>
            <w:r w:rsidR="00672FD4">
              <w:rPr>
                <w:sz w:val="18"/>
                <w:szCs w:val="18"/>
              </w:rPr>
              <w:t xml:space="preserve"> </w:t>
            </w:r>
            <w:r>
              <w:rPr>
                <w:sz w:val="18"/>
                <w:szCs w:val="18"/>
              </w:rPr>
              <w:t xml:space="preserve"> A labour index series tracks price variations for a labour category in a particular currency.</w:t>
            </w:r>
          </w:p>
        </w:tc>
      </w:tr>
      <w:tr w:rsidR="00FC5D57" w:rsidRPr="003B4D5A" w14:paraId="5F8661B6" w14:textId="77777777" w:rsidTr="008A3C9E">
        <w:trPr>
          <w:cantSplit/>
        </w:trPr>
        <w:tc>
          <w:tcPr>
            <w:tcW w:w="567" w:type="dxa"/>
            <w:shd w:val="clear" w:color="auto" w:fill="auto"/>
          </w:tcPr>
          <w:p w14:paraId="5C9E0188" w14:textId="77777777" w:rsidR="00FC5D57" w:rsidRPr="00F25DFF" w:rsidRDefault="00FC5D57" w:rsidP="008A3C9E">
            <w:pPr>
              <w:spacing w:before="40" w:after="40"/>
              <w:jc w:val="center"/>
              <w:rPr>
                <w:sz w:val="18"/>
                <w:szCs w:val="18"/>
              </w:rPr>
            </w:pPr>
            <w:r w:rsidRPr="00F25DFF">
              <w:rPr>
                <w:sz w:val="18"/>
                <w:szCs w:val="18"/>
              </w:rPr>
              <w:t>L</w:t>
            </w:r>
            <w:r>
              <w:rPr>
                <w:sz w:val="18"/>
                <w:szCs w:val="18"/>
                <w:vertAlign w:val="subscript"/>
              </w:rPr>
              <w:t>n</w:t>
            </w:r>
          </w:p>
        </w:tc>
        <w:tc>
          <w:tcPr>
            <w:tcW w:w="7371" w:type="dxa"/>
            <w:shd w:val="clear" w:color="auto" w:fill="auto"/>
          </w:tcPr>
          <w:p w14:paraId="34AD9A92" w14:textId="4A7DFE9A" w:rsidR="00FC5D57" w:rsidRDefault="00FC5D57" w:rsidP="008A3C9E">
            <w:pPr>
              <w:pStyle w:val="NoteToDrafters-ASDEFCON"/>
            </w:pPr>
            <w:r>
              <w:t>Note to drafters:  If Cost Reimbursement is not used, remove the subparagraph b below and/or if a Mobilisation Payment will not be considered for the Contract, remove subparagraph c below.  In either case, amend the description as appropriate.</w:t>
            </w:r>
          </w:p>
          <w:p w14:paraId="030F968E" w14:textId="16BDB962" w:rsidR="00FC5D57" w:rsidRDefault="00FC5D57" w:rsidP="008A3C9E">
            <w:pPr>
              <w:spacing w:before="40" w:after="40"/>
              <w:rPr>
                <w:sz w:val="18"/>
                <w:szCs w:val="18"/>
              </w:rPr>
            </w:pPr>
            <w:r>
              <w:rPr>
                <w:sz w:val="18"/>
                <w:szCs w:val="18"/>
              </w:rPr>
              <w:t>the labour index value</w:t>
            </w:r>
            <w:r w:rsidRPr="00F25DFF">
              <w:rPr>
                <w:sz w:val="18"/>
                <w:szCs w:val="18"/>
              </w:rPr>
              <w:t xml:space="preserve"> </w:t>
            </w:r>
            <w:r>
              <w:rPr>
                <w:sz w:val="18"/>
                <w:szCs w:val="18"/>
              </w:rPr>
              <w:t>(</w:t>
            </w:r>
            <w:r w:rsidRPr="00F25DFF">
              <w:rPr>
                <w:sz w:val="18"/>
                <w:szCs w:val="18"/>
              </w:rPr>
              <w:t>number</w:t>
            </w:r>
            <w:r>
              <w:rPr>
                <w:sz w:val="18"/>
                <w:szCs w:val="18"/>
              </w:rPr>
              <w:t>) for a labour index series (L</w:t>
            </w:r>
            <w:r w:rsidRPr="00E538C0">
              <w:rPr>
                <w:sz w:val="18"/>
                <w:szCs w:val="18"/>
                <w:vertAlign w:val="subscript"/>
              </w:rPr>
              <w:t>i</w:t>
            </w:r>
            <w:r>
              <w:rPr>
                <w:sz w:val="18"/>
                <w:szCs w:val="18"/>
              </w:rPr>
              <w:t xml:space="preserve">), which (as required by clause </w:t>
            </w:r>
            <w:r>
              <w:rPr>
                <w:sz w:val="18"/>
                <w:szCs w:val="18"/>
              </w:rPr>
              <w:fldChar w:fldCharType="begin"/>
            </w:r>
            <w:r>
              <w:rPr>
                <w:sz w:val="18"/>
                <w:szCs w:val="18"/>
              </w:rPr>
              <w:instrText xml:space="preserve"> REF _Ref75164178 \r \h </w:instrText>
            </w:r>
            <w:r>
              <w:rPr>
                <w:sz w:val="18"/>
                <w:szCs w:val="18"/>
              </w:rPr>
            </w:r>
            <w:r>
              <w:rPr>
                <w:sz w:val="18"/>
                <w:szCs w:val="18"/>
              </w:rPr>
              <w:fldChar w:fldCharType="separate"/>
            </w:r>
            <w:r w:rsidR="002C1268">
              <w:rPr>
                <w:sz w:val="18"/>
                <w:szCs w:val="18"/>
              </w:rPr>
              <w:t>4.1.1b</w:t>
            </w:r>
            <w:r>
              <w:rPr>
                <w:sz w:val="18"/>
                <w:szCs w:val="18"/>
              </w:rPr>
              <w:fldChar w:fldCharType="end"/>
            </w:r>
            <w:r>
              <w:rPr>
                <w:sz w:val="18"/>
                <w:szCs w:val="18"/>
              </w:rPr>
              <w:t xml:space="preserve"> above)</w:t>
            </w:r>
            <w:r w:rsidRPr="00F25DFF">
              <w:rPr>
                <w:sz w:val="18"/>
                <w:szCs w:val="18"/>
              </w:rPr>
              <w:t xml:space="preserve"> </w:t>
            </w:r>
            <w:r>
              <w:rPr>
                <w:sz w:val="18"/>
                <w:szCs w:val="18"/>
              </w:rPr>
              <w:t xml:space="preserve">is published </w:t>
            </w:r>
            <w:r w:rsidRPr="00F25DFF">
              <w:rPr>
                <w:sz w:val="18"/>
                <w:szCs w:val="18"/>
              </w:rPr>
              <w:t xml:space="preserve">for the quarter preceding the quarter </w:t>
            </w:r>
            <w:r>
              <w:rPr>
                <w:sz w:val="18"/>
                <w:szCs w:val="18"/>
              </w:rPr>
              <w:t>in which:</w:t>
            </w:r>
          </w:p>
          <w:p w14:paraId="080F6BF4" w14:textId="77777777" w:rsidR="00FC5D57" w:rsidRDefault="00FC5D57" w:rsidP="008A3C9E">
            <w:pPr>
              <w:numPr>
                <w:ilvl w:val="7"/>
                <w:numId w:val="2"/>
              </w:numPr>
              <w:spacing w:before="40" w:after="40"/>
              <w:ind w:left="459"/>
              <w:rPr>
                <w:sz w:val="18"/>
                <w:szCs w:val="18"/>
              </w:rPr>
            </w:pPr>
            <w:r>
              <w:rPr>
                <w:sz w:val="18"/>
                <w:szCs w:val="18"/>
              </w:rPr>
              <w:t>if related to a Milestone Payment, the Milestone was scheduled to occur;</w:t>
            </w:r>
          </w:p>
          <w:p w14:paraId="52AD231E" w14:textId="77777777" w:rsidR="00FC5D57" w:rsidRDefault="00FC5D57" w:rsidP="008A3C9E">
            <w:pPr>
              <w:numPr>
                <w:ilvl w:val="7"/>
                <w:numId w:val="2"/>
              </w:numPr>
              <w:spacing w:before="40" w:after="40"/>
              <w:ind w:left="459"/>
              <w:rPr>
                <w:sz w:val="18"/>
                <w:szCs w:val="18"/>
              </w:rPr>
            </w:pPr>
            <w:r w:rsidRPr="00720D4B">
              <w:rPr>
                <w:b/>
                <w:i/>
                <w:sz w:val="18"/>
                <w:szCs w:val="18"/>
              </w:rPr>
              <w:t xml:space="preserve">(OPTIONAL) </w:t>
            </w:r>
            <w:r>
              <w:rPr>
                <w:sz w:val="18"/>
                <w:szCs w:val="18"/>
              </w:rPr>
              <w:t>if related to a Cost Reimbursement Payment, the due date by which the Cost Reimbursement Supplies were scheduled to be provided; or</w:t>
            </w:r>
          </w:p>
          <w:p w14:paraId="57291E90" w14:textId="77777777" w:rsidR="00FC5D57" w:rsidRPr="00F25DFF" w:rsidRDefault="00FC5D57" w:rsidP="008A3C9E">
            <w:pPr>
              <w:numPr>
                <w:ilvl w:val="7"/>
                <w:numId w:val="2"/>
              </w:numPr>
              <w:spacing w:before="40" w:after="40"/>
              <w:ind w:left="459"/>
              <w:rPr>
                <w:sz w:val="18"/>
                <w:szCs w:val="18"/>
              </w:rPr>
            </w:pPr>
            <w:r w:rsidRPr="00720D4B">
              <w:rPr>
                <w:b/>
                <w:i/>
                <w:sz w:val="18"/>
                <w:szCs w:val="18"/>
              </w:rPr>
              <w:t>(OPTIONAL)</w:t>
            </w:r>
            <w:r>
              <w:rPr>
                <w:sz w:val="18"/>
                <w:szCs w:val="18"/>
              </w:rPr>
              <w:t xml:space="preserve"> </w:t>
            </w:r>
            <w:r w:rsidRPr="00720D4B">
              <w:rPr>
                <w:sz w:val="18"/>
                <w:szCs w:val="18"/>
              </w:rPr>
              <w:t>if related to the Mobil</w:t>
            </w:r>
            <w:r>
              <w:rPr>
                <w:sz w:val="18"/>
                <w:szCs w:val="18"/>
              </w:rPr>
              <w:t>i</w:t>
            </w:r>
            <w:r w:rsidRPr="00720D4B">
              <w:rPr>
                <w:sz w:val="18"/>
                <w:szCs w:val="18"/>
              </w:rPr>
              <w:t>sation Payment</w:t>
            </w:r>
            <w:r>
              <w:rPr>
                <w:sz w:val="18"/>
                <w:szCs w:val="18"/>
              </w:rPr>
              <w:t>, the date on which the Mobilisation Payment is made by the Commonwealth.</w:t>
            </w:r>
          </w:p>
        </w:tc>
      </w:tr>
      <w:tr w:rsidR="00FC5D57" w:rsidRPr="00F25DFF" w14:paraId="2AA50D10" w14:textId="77777777" w:rsidTr="008A3C9E">
        <w:trPr>
          <w:cantSplit/>
        </w:trPr>
        <w:tc>
          <w:tcPr>
            <w:tcW w:w="567" w:type="dxa"/>
            <w:shd w:val="clear" w:color="auto" w:fill="auto"/>
          </w:tcPr>
          <w:p w14:paraId="415F766F" w14:textId="77777777" w:rsidR="00FC5D57" w:rsidRPr="00F25DFF" w:rsidRDefault="00FC5D57" w:rsidP="008A3C9E">
            <w:pPr>
              <w:spacing w:before="40" w:after="40"/>
              <w:jc w:val="center"/>
              <w:rPr>
                <w:sz w:val="18"/>
                <w:szCs w:val="18"/>
              </w:rPr>
            </w:pPr>
            <w:r w:rsidRPr="003B4D5A">
              <w:rPr>
                <w:sz w:val="18"/>
                <w:szCs w:val="18"/>
              </w:rPr>
              <w:t>L</w:t>
            </w:r>
            <w:r w:rsidRPr="00667AF2">
              <w:rPr>
                <w:sz w:val="18"/>
                <w:szCs w:val="18"/>
                <w:vertAlign w:val="subscript"/>
              </w:rPr>
              <w:t>0</w:t>
            </w:r>
          </w:p>
        </w:tc>
        <w:tc>
          <w:tcPr>
            <w:tcW w:w="7371" w:type="dxa"/>
            <w:shd w:val="clear" w:color="auto" w:fill="auto"/>
          </w:tcPr>
          <w:p w14:paraId="064F48B5" w14:textId="77777777" w:rsidR="00FC5D57" w:rsidRPr="00F25DFF" w:rsidRDefault="00FC5D57" w:rsidP="008A3C9E">
            <w:pPr>
              <w:spacing w:before="40" w:after="40"/>
              <w:rPr>
                <w:sz w:val="18"/>
                <w:szCs w:val="18"/>
              </w:rPr>
            </w:pPr>
            <w:r>
              <w:rPr>
                <w:sz w:val="18"/>
                <w:szCs w:val="18"/>
              </w:rPr>
              <w:t xml:space="preserve">the labour index value (number) for a </w:t>
            </w:r>
            <w:r w:rsidRPr="008243B5">
              <w:rPr>
                <w:sz w:val="18"/>
                <w:szCs w:val="18"/>
              </w:rPr>
              <w:t xml:space="preserve">labour </w:t>
            </w:r>
            <w:r w:rsidRPr="00F25DFF">
              <w:rPr>
                <w:sz w:val="18"/>
                <w:szCs w:val="18"/>
              </w:rPr>
              <w:t xml:space="preserve">index </w:t>
            </w:r>
            <w:r>
              <w:rPr>
                <w:sz w:val="18"/>
                <w:szCs w:val="18"/>
              </w:rPr>
              <w:t>series (L</w:t>
            </w:r>
            <w:r w:rsidRPr="00E538C0">
              <w:rPr>
                <w:sz w:val="18"/>
                <w:szCs w:val="18"/>
                <w:vertAlign w:val="subscript"/>
              </w:rPr>
              <w:t>i</w:t>
            </w:r>
            <w:r>
              <w:rPr>
                <w:sz w:val="18"/>
                <w:szCs w:val="18"/>
              </w:rPr>
              <w:t xml:space="preserve">), as published </w:t>
            </w:r>
            <w:r w:rsidRPr="00F25DFF">
              <w:rPr>
                <w:sz w:val="18"/>
                <w:szCs w:val="18"/>
              </w:rPr>
              <w:t xml:space="preserve">for </w:t>
            </w:r>
            <w:r>
              <w:rPr>
                <w:sz w:val="18"/>
                <w:szCs w:val="18"/>
              </w:rPr>
              <w:t xml:space="preserve">the quarter preceding </w:t>
            </w:r>
            <w:r w:rsidRPr="00F25DFF">
              <w:rPr>
                <w:sz w:val="18"/>
                <w:szCs w:val="18"/>
              </w:rPr>
              <w:t xml:space="preserve">the quarter containing the </w:t>
            </w:r>
            <w:r>
              <w:rPr>
                <w:sz w:val="18"/>
                <w:szCs w:val="18"/>
              </w:rPr>
              <w:t>Base Date.</w:t>
            </w:r>
          </w:p>
        </w:tc>
      </w:tr>
      <w:tr w:rsidR="00FC5D57" w:rsidRPr="00F25DFF" w14:paraId="763FCC02" w14:textId="77777777" w:rsidTr="008A3C9E">
        <w:trPr>
          <w:cantSplit/>
        </w:trPr>
        <w:tc>
          <w:tcPr>
            <w:tcW w:w="567" w:type="dxa"/>
            <w:shd w:val="clear" w:color="auto" w:fill="auto"/>
          </w:tcPr>
          <w:p w14:paraId="18F2F954" w14:textId="77777777" w:rsidR="00FC5D57" w:rsidRPr="00F25DFF" w:rsidRDefault="00FC5D57" w:rsidP="008A3C9E">
            <w:pPr>
              <w:spacing w:before="40" w:after="40"/>
              <w:jc w:val="center"/>
              <w:rPr>
                <w:sz w:val="18"/>
                <w:szCs w:val="18"/>
              </w:rPr>
            </w:pPr>
            <w:proofErr w:type="spellStart"/>
            <w:r w:rsidRPr="00F25DFF">
              <w:rPr>
                <w:sz w:val="18"/>
                <w:szCs w:val="18"/>
              </w:rPr>
              <w:t>Z</w:t>
            </w:r>
            <w:r w:rsidRPr="00402291">
              <w:rPr>
                <w:sz w:val="18"/>
                <w:szCs w:val="18"/>
                <w:vertAlign w:val="subscript"/>
              </w:rPr>
              <w:t>k</w:t>
            </w:r>
            <w:proofErr w:type="spellEnd"/>
          </w:p>
        </w:tc>
        <w:tc>
          <w:tcPr>
            <w:tcW w:w="7371" w:type="dxa"/>
            <w:shd w:val="clear" w:color="auto" w:fill="auto"/>
          </w:tcPr>
          <w:p w14:paraId="3C53CF2D" w14:textId="2643AA20" w:rsidR="00FC5D57" w:rsidRPr="00F25DFF" w:rsidRDefault="00FC5D57" w:rsidP="008A3C9E">
            <w:pPr>
              <w:spacing w:before="40" w:after="40"/>
              <w:rPr>
                <w:sz w:val="18"/>
                <w:szCs w:val="18"/>
              </w:rPr>
            </w:pPr>
            <w:r>
              <w:rPr>
                <w:sz w:val="18"/>
                <w:szCs w:val="18"/>
              </w:rPr>
              <w:t>the</w:t>
            </w:r>
            <w:r w:rsidRPr="00F25DFF">
              <w:rPr>
                <w:sz w:val="18"/>
                <w:szCs w:val="18"/>
              </w:rPr>
              <w:t xml:space="preserve"> component</w:t>
            </w:r>
            <w:r w:rsidRPr="008243B5">
              <w:rPr>
                <w:sz w:val="18"/>
                <w:szCs w:val="18"/>
              </w:rPr>
              <w:t xml:space="preserve"> </w:t>
            </w:r>
            <w:r>
              <w:rPr>
                <w:sz w:val="18"/>
                <w:szCs w:val="18"/>
              </w:rPr>
              <w:t xml:space="preserve">of the price </w:t>
            </w:r>
            <w:r w:rsidRPr="008243B5">
              <w:rPr>
                <w:sz w:val="18"/>
                <w:szCs w:val="18"/>
              </w:rPr>
              <w:t xml:space="preserve">(expressed as a decimal) </w:t>
            </w:r>
            <w:r>
              <w:rPr>
                <w:sz w:val="18"/>
                <w:szCs w:val="18"/>
              </w:rPr>
              <w:t>that is attributed to a materials index series (M</w:t>
            </w:r>
            <w:r w:rsidRPr="00776500">
              <w:rPr>
                <w:sz w:val="18"/>
                <w:szCs w:val="18"/>
                <w:vertAlign w:val="subscript"/>
              </w:rPr>
              <w:t>k</w:t>
            </w:r>
            <w:r>
              <w:rPr>
                <w:sz w:val="18"/>
                <w:szCs w:val="18"/>
              </w:rPr>
              <w:t xml:space="preserve">). </w:t>
            </w:r>
            <w:r w:rsidR="00672FD4">
              <w:rPr>
                <w:sz w:val="18"/>
                <w:szCs w:val="18"/>
              </w:rPr>
              <w:t xml:space="preserve"> </w:t>
            </w:r>
            <w:r>
              <w:rPr>
                <w:sz w:val="18"/>
                <w:szCs w:val="18"/>
              </w:rPr>
              <w:t>A materials index series tracks price variations for a category of materials in a particular currency.</w:t>
            </w:r>
          </w:p>
        </w:tc>
      </w:tr>
      <w:tr w:rsidR="00FC5D57" w:rsidRPr="00F25DFF" w14:paraId="06F25968" w14:textId="77777777" w:rsidTr="008A3C9E">
        <w:trPr>
          <w:cantSplit/>
        </w:trPr>
        <w:tc>
          <w:tcPr>
            <w:tcW w:w="567" w:type="dxa"/>
            <w:shd w:val="clear" w:color="auto" w:fill="auto"/>
          </w:tcPr>
          <w:p w14:paraId="088260B1" w14:textId="77777777" w:rsidR="00FC5D57" w:rsidRPr="00F25DFF" w:rsidRDefault="00FC5D57" w:rsidP="008A3C9E">
            <w:pPr>
              <w:spacing w:before="40" w:after="40"/>
              <w:jc w:val="center"/>
              <w:rPr>
                <w:sz w:val="18"/>
                <w:szCs w:val="18"/>
              </w:rPr>
            </w:pPr>
            <w:proofErr w:type="spellStart"/>
            <w:r w:rsidRPr="008243B5">
              <w:rPr>
                <w:sz w:val="18"/>
                <w:szCs w:val="18"/>
              </w:rPr>
              <w:t>M</w:t>
            </w:r>
            <w:r>
              <w:rPr>
                <w:sz w:val="18"/>
                <w:szCs w:val="18"/>
                <w:vertAlign w:val="subscript"/>
              </w:rPr>
              <w:t>n</w:t>
            </w:r>
            <w:proofErr w:type="spellEnd"/>
          </w:p>
        </w:tc>
        <w:tc>
          <w:tcPr>
            <w:tcW w:w="7371" w:type="dxa"/>
            <w:shd w:val="clear" w:color="auto" w:fill="auto"/>
          </w:tcPr>
          <w:p w14:paraId="0CC41270" w14:textId="77013B38" w:rsidR="00FC5D57" w:rsidRPr="0080703E" w:rsidRDefault="00FC5D57" w:rsidP="008A3C9E">
            <w:pPr>
              <w:pStyle w:val="NoteToDrafters-ASDEFCON"/>
            </w:pPr>
            <w:r>
              <w:t>Note to drafters:  If Cost Reimbursement is not used, remove the subparagraph b below and/or if a Mobilisation Payment will not be considered for the Contract, remove subparagraph c below.  In either case</w:t>
            </w:r>
            <w:r w:rsidDel="00632AA2">
              <w:t xml:space="preserve"> </w:t>
            </w:r>
            <w:r>
              <w:t>amend the description as appropriate.</w:t>
            </w:r>
          </w:p>
          <w:p w14:paraId="590405A3" w14:textId="795C9C22" w:rsidR="00FC5D57" w:rsidRDefault="00FC5D57" w:rsidP="008A3C9E">
            <w:pPr>
              <w:spacing w:before="40" w:after="40"/>
              <w:rPr>
                <w:sz w:val="18"/>
                <w:szCs w:val="18"/>
              </w:rPr>
            </w:pPr>
            <w:r>
              <w:rPr>
                <w:sz w:val="18"/>
                <w:szCs w:val="18"/>
              </w:rPr>
              <w:t>the materials index value</w:t>
            </w:r>
            <w:r w:rsidRPr="008243B5">
              <w:rPr>
                <w:sz w:val="18"/>
                <w:szCs w:val="18"/>
              </w:rPr>
              <w:t xml:space="preserve"> </w:t>
            </w:r>
            <w:r>
              <w:rPr>
                <w:sz w:val="18"/>
                <w:szCs w:val="18"/>
              </w:rPr>
              <w:t>(</w:t>
            </w:r>
            <w:r w:rsidRPr="008243B5">
              <w:rPr>
                <w:sz w:val="18"/>
                <w:szCs w:val="18"/>
              </w:rPr>
              <w:t>number</w:t>
            </w:r>
            <w:r>
              <w:rPr>
                <w:sz w:val="18"/>
                <w:szCs w:val="18"/>
              </w:rPr>
              <w:t>) for a materials index series (M</w:t>
            </w:r>
            <w:r w:rsidRPr="00776500">
              <w:rPr>
                <w:sz w:val="18"/>
                <w:szCs w:val="18"/>
                <w:vertAlign w:val="subscript"/>
              </w:rPr>
              <w:t>k</w:t>
            </w:r>
            <w:r>
              <w:rPr>
                <w:sz w:val="18"/>
                <w:szCs w:val="18"/>
              </w:rPr>
              <w:t xml:space="preserve">), which (as required by clause </w:t>
            </w:r>
            <w:r>
              <w:rPr>
                <w:sz w:val="18"/>
                <w:szCs w:val="18"/>
              </w:rPr>
              <w:fldChar w:fldCharType="begin"/>
            </w:r>
            <w:r>
              <w:rPr>
                <w:sz w:val="18"/>
                <w:szCs w:val="18"/>
              </w:rPr>
              <w:instrText xml:space="preserve"> REF _Ref75164178 \r \h </w:instrText>
            </w:r>
            <w:r>
              <w:rPr>
                <w:sz w:val="18"/>
                <w:szCs w:val="18"/>
              </w:rPr>
            </w:r>
            <w:r>
              <w:rPr>
                <w:sz w:val="18"/>
                <w:szCs w:val="18"/>
              </w:rPr>
              <w:fldChar w:fldCharType="separate"/>
            </w:r>
            <w:r w:rsidR="002C1268">
              <w:rPr>
                <w:sz w:val="18"/>
                <w:szCs w:val="18"/>
              </w:rPr>
              <w:t>4.1.1b</w:t>
            </w:r>
            <w:r>
              <w:rPr>
                <w:sz w:val="18"/>
                <w:szCs w:val="18"/>
              </w:rPr>
              <w:fldChar w:fldCharType="end"/>
            </w:r>
            <w:r>
              <w:rPr>
                <w:sz w:val="18"/>
                <w:szCs w:val="18"/>
              </w:rPr>
              <w:t xml:space="preserve"> above)</w:t>
            </w:r>
            <w:r w:rsidRPr="008243B5">
              <w:rPr>
                <w:sz w:val="18"/>
                <w:szCs w:val="18"/>
              </w:rPr>
              <w:t xml:space="preserve"> </w:t>
            </w:r>
            <w:r>
              <w:rPr>
                <w:sz w:val="18"/>
                <w:szCs w:val="18"/>
              </w:rPr>
              <w:t xml:space="preserve">is published </w:t>
            </w:r>
            <w:r w:rsidRPr="008243B5">
              <w:rPr>
                <w:sz w:val="18"/>
                <w:szCs w:val="18"/>
              </w:rPr>
              <w:t xml:space="preserve">for the quarter preceding the quarter </w:t>
            </w:r>
            <w:r>
              <w:rPr>
                <w:sz w:val="18"/>
                <w:szCs w:val="18"/>
              </w:rPr>
              <w:t>in which:</w:t>
            </w:r>
          </w:p>
          <w:p w14:paraId="0A592BD7" w14:textId="77777777" w:rsidR="00FC5D57" w:rsidRDefault="00FC5D57" w:rsidP="008A3C9E">
            <w:pPr>
              <w:numPr>
                <w:ilvl w:val="7"/>
                <w:numId w:val="24"/>
              </w:numPr>
              <w:spacing w:before="40" w:after="40"/>
              <w:ind w:left="459"/>
              <w:rPr>
                <w:sz w:val="18"/>
                <w:szCs w:val="18"/>
              </w:rPr>
            </w:pPr>
            <w:r>
              <w:rPr>
                <w:sz w:val="18"/>
                <w:szCs w:val="18"/>
              </w:rPr>
              <w:t>if related to a Milestone Payment, the Milestone was scheduled to occur;</w:t>
            </w:r>
          </w:p>
          <w:p w14:paraId="19F3809E" w14:textId="77777777" w:rsidR="00FC5D57" w:rsidRDefault="00FC5D57" w:rsidP="008A3C9E">
            <w:pPr>
              <w:numPr>
                <w:ilvl w:val="7"/>
                <w:numId w:val="24"/>
              </w:numPr>
              <w:spacing w:before="40" w:after="40"/>
              <w:ind w:left="459"/>
              <w:rPr>
                <w:sz w:val="18"/>
                <w:szCs w:val="18"/>
              </w:rPr>
            </w:pPr>
            <w:r w:rsidRPr="00720D4B">
              <w:rPr>
                <w:b/>
                <w:i/>
                <w:sz w:val="18"/>
                <w:szCs w:val="18"/>
              </w:rPr>
              <w:t>(OPTIONAL)</w:t>
            </w:r>
            <w:r>
              <w:rPr>
                <w:sz w:val="18"/>
                <w:szCs w:val="18"/>
              </w:rPr>
              <w:t xml:space="preserve"> if related to a Cost Reimbursement Payment, the due date by which the Cost Reimbursement Supplies were scheduled to be provided; or</w:t>
            </w:r>
          </w:p>
          <w:p w14:paraId="2D99F901" w14:textId="77777777" w:rsidR="00FC5D57" w:rsidRPr="00720D4B" w:rsidRDefault="00FC5D57" w:rsidP="008A3C9E">
            <w:pPr>
              <w:numPr>
                <w:ilvl w:val="7"/>
                <w:numId w:val="24"/>
              </w:numPr>
              <w:spacing w:before="40" w:after="40"/>
              <w:ind w:left="459"/>
              <w:rPr>
                <w:sz w:val="18"/>
                <w:szCs w:val="18"/>
              </w:rPr>
            </w:pPr>
            <w:r w:rsidRPr="00720D4B">
              <w:rPr>
                <w:b/>
                <w:i/>
                <w:sz w:val="18"/>
                <w:szCs w:val="18"/>
              </w:rPr>
              <w:t>(OPTIONAL)</w:t>
            </w:r>
            <w:r>
              <w:rPr>
                <w:sz w:val="18"/>
                <w:szCs w:val="18"/>
              </w:rPr>
              <w:t xml:space="preserve"> </w:t>
            </w:r>
            <w:r w:rsidRPr="00720D4B">
              <w:rPr>
                <w:sz w:val="18"/>
                <w:szCs w:val="18"/>
              </w:rPr>
              <w:t>if related to the Mobil</w:t>
            </w:r>
            <w:r>
              <w:rPr>
                <w:sz w:val="18"/>
                <w:szCs w:val="18"/>
              </w:rPr>
              <w:t>i</w:t>
            </w:r>
            <w:r w:rsidRPr="00720D4B">
              <w:rPr>
                <w:sz w:val="18"/>
                <w:szCs w:val="18"/>
              </w:rPr>
              <w:t>sation Payment</w:t>
            </w:r>
            <w:r>
              <w:rPr>
                <w:sz w:val="18"/>
                <w:szCs w:val="18"/>
              </w:rPr>
              <w:t>, the date on which the Mobilisation Payment is made by the Commonwealth.</w:t>
            </w:r>
          </w:p>
        </w:tc>
      </w:tr>
      <w:tr w:rsidR="00FC5D57" w:rsidRPr="00F25DFF" w14:paraId="26BDEA64" w14:textId="77777777" w:rsidTr="008A3C9E">
        <w:trPr>
          <w:cantSplit/>
        </w:trPr>
        <w:tc>
          <w:tcPr>
            <w:tcW w:w="567" w:type="dxa"/>
            <w:shd w:val="clear" w:color="auto" w:fill="auto"/>
          </w:tcPr>
          <w:p w14:paraId="1A5CAD8C" w14:textId="77777777" w:rsidR="00FC5D57" w:rsidRPr="00F25DFF" w:rsidRDefault="00FC5D57" w:rsidP="008A3C9E">
            <w:pPr>
              <w:spacing w:before="40" w:after="40"/>
              <w:jc w:val="center"/>
              <w:rPr>
                <w:sz w:val="18"/>
                <w:szCs w:val="18"/>
              </w:rPr>
            </w:pPr>
            <w:r w:rsidRPr="008243B5">
              <w:rPr>
                <w:sz w:val="18"/>
                <w:szCs w:val="18"/>
              </w:rPr>
              <w:t>M</w:t>
            </w:r>
            <w:r w:rsidRPr="004968F3">
              <w:rPr>
                <w:sz w:val="18"/>
                <w:szCs w:val="18"/>
                <w:vertAlign w:val="subscript"/>
              </w:rPr>
              <w:t>o</w:t>
            </w:r>
          </w:p>
        </w:tc>
        <w:tc>
          <w:tcPr>
            <w:tcW w:w="7371" w:type="dxa"/>
            <w:shd w:val="clear" w:color="auto" w:fill="auto"/>
          </w:tcPr>
          <w:p w14:paraId="707A8143" w14:textId="77777777" w:rsidR="00FC5D57" w:rsidRPr="00F25DFF" w:rsidRDefault="00FC5D57" w:rsidP="008A3C9E">
            <w:pPr>
              <w:spacing w:before="40" w:after="40"/>
              <w:rPr>
                <w:sz w:val="18"/>
                <w:szCs w:val="18"/>
              </w:rPr>
            </w:pPr>
            <w:r>
              <w:rPr>
                <w:sz w:val="18"/>
                <w:szCs w:val="18"/>
              </w:rPr>
              <w:t xml:space="preserve">the materials index value (number) for a </w:t>
            </w:r>
            <w:r w:rsidRPr="008243B5">
              <w:rPr>
                <w:sz w:val="18"/>
                <w:szCs w:val="18"/>
              </w:rPr>
              <w:t xml:space="preserve">materials index </w:t>
            </w:r>
            <w:r>
              <w:rPr>
                <w:sz w:val="18"/>
                <w:szCs w:val="18"/>
              </w:rPr>
              <w:t>series (M</w:t>
            </w:r>
            <w:r w:rsidRPr="00776500">
              <w:rPr>
                <w:sz w:val="18"/>
                <w:szCs w:val="18"/>
                <w:vertAlign w:val="subscript"/>
              </w:rPr>
              <w:t>k</w:t>
            </w:r>
            <w:r>
              <w:rPr>
                <w:sz w:val="18"/>
                <w:szCs w:val="18"/>
              </w:rPr>
              <w:t xml:space="preserve">), as published </w:t>
            </w:r>
            <w:r w:rsidRPr="008243B5">
              <w:rPr>
                <w:sz w:val="18"/>
                <w:szCs w:val="18"/>
              </w:rPr>
              <w:t xml:space="preserve">for </w:t>
            </w:r>
            <w:r>
              <w:rPr>
                <w:sz w:val="18"/>
                <w:szCs w:val="18"/>
              </w:rPr>
              <w:t xml:space="preserve">the quarter preceding </w:t>
            </w:r>
            <w:r w:rsidRPr="008243B5">
              <w:rPr>
                <w:sz w:val="18"/>
                <w:szCs w:val="18"/>
              </w:rPr>
              <w:t xml:space="preserve">the quarter containing the </w:t>
            </w:r>
            <w:r>
              <w:rPr>
                <w:sz w:val="18"/>
                <w:szCs w:val="18"/>
              </w:rPr>
              <w:t>Base Date.</w:t>
            </w:r>
          </w:p>
        </w:tc>
      </w:tr>
      <w:tr w:rsidR="00FC5D57" w:rsidRPr="00F25DFF" w14:paraId="3BF2AAE9" w14:textId="77777777" w:rsidTr="008A3C9E">
        <w:trPr>
          <w:cantSplit/>
        </w:trPr>
        <w:tc>
          <w:tcPr>
            <w:tcW w:w="567" w:type="dxa"/>
            <w:shd w:val="clear" w:color="auto" w:fill="auto"/>
          </w:tcPr>
          <w:p w14:paraId="5ED5CC54" w14:textId="77777777" w:rsidR="00FC5D57" w:rsidRPr="008243B5" w:rsidRDefault="00FC5D57" w:rsidP="008A3C9E">
            <w:pPr>
              <w:spacing w:before="40" w:after="40"/>
              <w:jc w:val="center"/>
              <w:rPr>
                <w:sz w:val="18"/>
                <w:szCs w:val="18"/>
              </w:rPr>
            </w:pPr>
            <w:r>
              <w:rPr>
                <w:sz w:val="18"/>
                <w:szCs w:val="18"/>
              </w:rPr>
              <w:t>i</w:t>
            </w:r>
          </w:p>
        </w:tc>
        <w:tc>
          <w:tcPr>
            <w:tcW w:w="7371" w:type="dxa"/>
            <w:shd w:val="clear" w:color="auto" w:fill="auto"/>
          </w:tcPr>
          <w:p w14:paraId="4B0C8FBA" w14:textId="6A4AC3C8" w:rsidR="00FC5D57" w:rsidRPr="008243B5" w:rsidRDefault="00FC5D57" w:rsidP="008A3C9E">
            <w:pPr>
              <w:spacing w:before="40" w:after="40"/>
              <w:rPr>
                <w:sz w:val="18"/>
                <w:szCs w:val="18"/>
              </w:rPr>
            </w:pPr>
            <w:r>
              <w:rPr>
                <w:sz w:val="18"/>
                <w:szCs w:val="18"/>
              </w:rPr>
              <w:t>is a number that identifies the labour component (Y</w:t>
            </w:r>
            <w:r w:rsidRPr="00E538C0">
              <w:rPr>
                <w:sz w:val="18"/>
                <w:szCs w:val="18"/>
                <w:vertAlign w:val="subscript"/>
              </w:rPr>
              <w:t>i</w:t>
            </w:r>
            <w:r>
              <w:rPr>
                <w:sz w:val="18"/>
                <w:szCs w:val="18"/>
              </w:rPr>
              <w:t>) and the associated labour index series (L</w:t>
            </w:r>
            <w:r w:rsidRPr="00E538C0">
              <w:rPr>
                <w:sz w:val="18"/>
                <w:szCs w:val="18"/>
                <w:vertAlign w:val="subscript"/>
              </w:rPr>
              <w:t>i</w:t>
            </w:r>
            <w:r>
              <w:rPr>
                <w:sz w:val="18"/>
                <w:szCs w:val="18"/>
              </w:rPr>
              <w:t>) in Annex C (</w:t>
            </w:r>
            <w:proofErr w:type="spellStart"/>
            <w:r>
              <w:rPr>
                <w:sz w:val="18"/>
                <w:szCs w:val="18"/>
              </w:rPr>
              <w:t>eg</w:t>
            </w:r>
            <w:proofErr w:type="spellEnd"/>
            <w:r>
              <w:rPr>
                <w:sz w:val="18"/>
                <w:szCs w:val="18"/>
              </w:rPr>
              <w:t xml:space="preserve">, if </w:t>
            </w:r>
            <w:proofErr w:type="spellStart"/>
            <w:r>
              <w:rPr>
                <w:sz w:val="18"/>
                <w:szCs w:val="18"/>
              </w:rPr>
              <w:t>i</w:t>
            </w:r>
            <w:proofErr w:type="spellEnd"/>
            <w:r>
              <w:rPr>
                <w:sz w:val="18"/>
                <w:szCs w:val="18"/>
              </w:rPr>
              <w:t>=1, Y</w:t>
            </w:r>
            <w:r w:rsidRPr="00E538C0">
              <w:rPr>
                <w:sz w:val="18"/>
                <w:szCs w:val="18"/>
                <w:vertAlign w:val="subscript"/>
              </w:rPr>
              <w:t>i</w:t>
            </w:r>
            <w:r>
              <w:rPr>
                <w:sz w:val="18"/>
                <w:szCs w:val="18"/>
              </w:rPr>
              <w:t>=Y</w:t>
            </w:r>
            <w:r w:rsidRPr="00E538C0">
              <w:rPr>
                <w:sz w:val="18"/>
                <w:szCs w:val="18"/>
                <w:vertAlign w:val="subscript"/>
              </w:rPr>
              <w:t>1</w:t>
            </w:r>
            <w:r>
              <w:rPr>
                <w:sz w:val="18"/>
                <w:szCs w:val="18"/>
              </w:rPr>
              <w:t xml:space="preserve"> and L</w:t>
            </w:r>
            <w:r w:rsidRPr="00E538C0">
              <w:rPr>
                <w:sz w:val="18"/>
                <w:szCs w:val="18"/>
                <w:vertAlign w:val="subscript"/>
              </w:rPr>
              <w:t>i</w:t>
            </w:r>
            <w:r>
              <w:rPr>
                <w:sz w:val="18"/>
                <w:szCs w:val="18"/>
              </w:rPr>
              <w:t>=L</w:t>
            </w:r>
            <w:r w:rsidRPr="00E538C0">
              <w:rPr>
                <w:sz w:val="18"/>
                <w:szCs w:val="18"/>
                <w:vertAlign w:val="subscript"/>
              </w:rPr>
              <w:t>1</w:t>
            </w:r>
            <w:r>
              <w:rPr>
                <w:sz w:val="18"/>
                <w:szCs w:val="18"/>
              </w:rPr>
              <w:t>).</w:t>
            </w:r>
          </w:p>
        </w:tc>
      </w:tr>
      <w:tr w:rsidR="00FC5D57" w:rsidRPr="00F25DFF" w14:paraId="5D315D98" w14:textId="77777777" w:rsidTr="008A3C9E">
        <w:trPr>
          <w:cantSplit/>
        </w:trPr>
        <w:tc>
          <w:tcPr>
            <w:tcW w:w="567" w:type="dxa"/>
            <w:shd w:val="clear" w:color="auto" w:fill="auto"/>
          </w:tcPr>
          <w:p w14:paraId="67938C67" w14:textId="77777777" w:rsidR="00FC5D57" w:rsidRDefault="00FC5D57" w:rsidP="008A3C9E">
            <w:pPr>
              <w:spacing w:before="40" w:after="40"/>
              <w:jc w:val="center"/>
              <w:rPr>
                <w:sz w:val="18"/>
                <w:szCs w:val="18"/>
              </w:rPr>
            </w:pPr>
            <w:r>
              <w:rPr>
                <w:sz w:val="18"/>
                <w:szCs w:val="18"/>
              </w:rPr>
              <w:t>q</w:t>
            </w:r>
          </w:p>
        </w:tc>
        <w:tc>
          <w:tcPr>
            <w:tcW w:w="7371" w:type="dxa"/>
            <w:shd w:val="clear" w:color="auto" w:fill="auto"/>
          </w:tcPr>
          <w:p w14:paraId="227E2A81" w14:textId="3AE6CC6E" w:rsidR="00FC5D57" w:rsidRDefault="00FC5D57" w:rsidP="008A3C9E">
            <w:pPr>
              <w:spacing w:before="40" w:after="40"/>
              <w:rPr>
                <w:sz w:val="18"/>
                <w:szCs w:val="18"/>
              </w:rPr>
            </w:pPr>
            <w:r>
              <w:rPr>
                <w:sz w:val="18"/>
                <w:szCs w:val="18"/>
              </w:rPr>
              <w:t>is the number of labour indices in a price adjustment formula (</w:t>
            </w:r>
            <w:proofErr w:type="spellStart"/>
            <w:r>
              <w:rPr>
                <w:sz w:val="18"/>
                <w:szCs w:val="18"/>
              </w:rPr>
              <w:t>eg</w:t>
            </w:r>
            <w:proofErr w:type="spellEnd"/>
            <w:r>
              <w:rPr>
                <w:sz w:val="18"/>
                <w:szCs w:val="18"/>
              </w:rPr>
              <w:t>, if q=3, there are three labour index series (L</w:t>
            </w:r>
            <w:r w:rsidRPr="00E538C0">
              <w:rPr>
                <w:sz w:val="18"/>
                <w:szCs w:val="18"/>
                <w:vertAlign w:val="subscript"/>
              </w:rPr>
              <w:t>i</w:t>
            </w:r>
            <w:r>
              <w:rPr>
                <w:sz w:val="18"/>
                <w:szCs w:val="18"/>
              </w:rPr>
              <w:t>) with three related component weightings (</w:t>
            </w:r>
            <w:proofErr w:type="spellStart"/>
            <w:r>
              <w:rPr>
                <w:sz w:val="18"/>
                <w:szCs w:val="18"/>
              </w:rPr>
              <w:t>Y</w:t>
            </w:r>
            <w:r>
              <w:rPr>
                <w:sz w:val="18"/>
                <w:szCs w:val="18"/>
                <w:vertAlign w:val="subscript"/>
              </w:rPr>
              <w:t>n</w:t>
            </w:r>
            <w:proofErr w:type="spellEnd"/>
            <w:r>
              <w:rPr>
                <w:sz w:val="18"/>
                <w:szCs w:val="18"/>
              </w:rPr>
              <w:t>) identified in Annex C).</w:t>
            </w:r>
          </w:p>
        </w:tc>
      </w:tr>
      <w:tr w:rsidR="00FC5D57" w:rsidRPr="00F25DFF" w14:paraId="53892B69" w14:textId="77777777" w:rsidTr="008A3C9E">
        <w:trPr>
          <w:cantSplit/>
        </w:trPr>
        <w:tc>
          <w:tcPr>
            <w:tcW w:w="567" w:type="dxa"/>
            <w:shd w:val="clear" w:color="auto" w:fill="auto"/>
          </w:tcPr>
          <w:p w14:paraId="49E07C0A" w14:textId="77777777" w:rsidR="00FC5D57" w:rsidRPr="008243B5" w:rsidRDefault="00FC5D57" w:rsidP="008A3C9E">
            <w:pPr>
              <w:spacing w:before="40" w:after="40"/>
              <w:jc w:val="center"/>
              <w:rPr>
                <w:sz w:val="18"/>
                <w:szCs w:val="18"/>
              </w:rPr>
            </w:pPr>
            <w:r>
              <w:rPr>
                <w:sz w:val="18"/>
                <w:szCs w:val="18"/>
              </w:rPr>
              <w:t>k</w:t>
            </w:r>
          </w:p>
        </w:tc>
        <w:tc>
          <w:tcPr>
            <w:tcW w:w="7371" w:type="dxa"/>
            <w:shd w:val="clear" w:color="auto" w:fill="auto"/>
          </w:tcPr>
          <w:p w14:paraId="44037415" w14:textId="4D84E3CA" w:rsidR="00FC5D57" w:rsidRPr="008243B5" w:rsidRDefault="00FC5D57" w:rsidP="008A3C9E">
            <w:pPr>
              <w:spacing w:before="40" w:after="40"/>
              <w:rPr>
                <w:sz w:val="18"/>
                <w:szCs w:val="18"/>
              </w:rPr>
            </w:pPr>
            <w:r>
              <w:rPr>
                <w:sz w:val="18"/>
                <w:szCs w:val="18"/>
              </w:rPr>
              <w:t>is a number that identifies the materials component (</w:t>
            </w:r>
            <w:proofErr w:type="spellStart"/>
            <w:r>
              <w:rPr>
                <w:sz w:val="18"/>
                <w:szCs w:val="18"/>
              </w:rPr>
              <w:t>Z</w:t>
            </w:r>
            <w:r>
              <w:rPr>
                <w:sz w:val="18"/>
                <w:szCs w:val="18"/>
                <w:vertAlign w:val="subscript"/>
              </w:rPr>
              <w:t>k</w:t>
            </w:r>
            <w:proofErr w:type="spellEnd"/>
            <w:r>
              <w:rPr>
                <w:sz w:val="18"/>
                <w:szCs w:val="18"/>
              </w:rPr>
              <w:t>) and the associated materials index series (M</w:t>
            </w:r>
            <w:r>
              <w:rPr>
                <w:sz w:val="18"/>
                <w:szCs w:val="18"/>
                <w:vertAlign w:val="subscript"/>
              </w:rPr>
              <w:t>k</w:t>
            </w:r>
            <w:r>
              <w:rPr>
                <w:sz w:val="18"/>
                <w:szCs w:val="18"/>
              </w:rPr>
              <w:t>) in Annex C (</w:t>
            </w:r>
            <w:proofErr w:type="spellStart"/>
            <w:r>
              <w:rPr>
                <w:sz w:val="18"/>
                <w:szCs w:val="18"/>
              </w:rPr>
              <w:t>eg</w:t>
            </w:r>
            <w:proofErr w:type="spellEnd"/>
            <w:r>
              <w:rPr>
                <w:sz w:val="18"/>
                <w:szCs w:val="18"/>
              </w:rPr>
              <w:t xml:space="preserve">, if k=2, </w:t>
            </w:r>
            <w:proofErr w:type="spellStart"/>
            <w:r>
              <w:rPr>
                <w:sz w:val="18"/>
                <w:szCs w:val="18"/>
              </w:rPr>
              <w:t>Z</w:t>
            </w:r>
            <w:r>
              <w:rPr>
                <w:sz w:val="18"/>
                <w:szCs w:val="18"/>
                <w:vertAlign w:val="subscript"/>
              </w:rPr>
              <w:t>k</w:t>
            </w:r>
            <w:proofErr w:type="spellEnd"/>
            <w:r>
              <w:rPr>
                <w:sz w:val="18"/>
                <w:szCs w:val="18"/>
              </w:rPr>
              <w:t>=Z</w:t>
            </w:r>
            <w:r>
              <w:rPr>
                <w:sz w:val="18"/>
                <w:szCs w:val="18"/>
                <w:vertAlign w:val="subscript"/>
              </w:rPr>
              <w:t>2</w:t>
            </w:r>
            <w:r>
              <w:rPr>
                <w:sz w:val="18"/>
                <w:szCs w:val="18"/>
              </w:rPr>
              <w:t xml:space="preserve"> and M</w:t>
            </w:r>
            <w:r>
              <w:rPr>
                <w:sz w:val="18"/>
                <w:szCs w:val="18"/>
                <w:vertAlign w:val="subscript"/>
              </w:rPr>
              <w:t>k</w:t>
            </w:r>
            <w:r>
              <w:rPr>
                <w:sz w:val="18"/>
                <w:szCs w:val="18"/>
              </w:rPr>
              <w:t>=M</w:t>
            </w:r>
            <w:r>
              <w:rPr>
                <w:sz w:val="18"/>
                <w:szCs w:val="18"/>
                <w:vertAlign w:val="subscript"/>
              </w:rPr>
              <w:t>2</w:t>
            </w:r>
            <w:r>
              <w:rPr>
                <w:sz w:val="18"/>
                <w:szCs w:val="18"/>
              </w:rPr>
              <w:t>).</w:t>
            </w:r>
          </w:p>
        </w:tc>
      </w:tr>
      <w:tr w:rsidR="00FC5D57" w:rsidRPr="00F25DFF" w14:paraId="5511E270" w14:textId="77777777" w:rsidTr="008A3C9E">
        <w:trPr>
          <w:cantSplit/>
        </w:trPr>
        <w:tc>
          <w:tcPr>
            <w:tcW w:w="567" w:type="dxa"/>
            <w:shd w:val="clear" w:color="auto" w:fill="auto"/>
          </w:tcPr>
          <w:p w14:paraId="5053368E" w14:textId="77777777" w:rsidR="00FC5D57" w:rsidRDefault="00FC5D57" w:rsidP="008A3C9E">
            <w:pPr>
              <w:spacing w:before="40" w:after="40"/>
              <w:jc w:val="center"/>
              <w:rPr>
                <w:sz w:val="18"/>
                <w:szCs w:val="18"/>
              </w:rPr>
            </w:pPr>
            <w:r>
              <w:rPr>
                <w:sz w:val="18"/>
                <w:szCs w:val="18"/>
              </w:rPr>
              <w:t>r</w:t>
            </w:r>
          </w:p>
        </w:tc>
        <w:tc>
          <w:tcPr>
            <w:tcW w:w="7371" w:type="dxa"/>
            <w:shd w:val="clear" w:color="auto" w:fill="auto"/>
          </w:tcPr>
          <w:p w14:paraId="2360D681" w14:textId="3D458985" w:rsidR="00FC5D57" w:rsidRDefault="00FC5D57" w:rsidP="008A3C9E">
            <w:pPr>
              <w:spacing w:before="40" w:after="40"/>
              <w:rPr>
                <w:sz w:val="18"/>
                <w:szCs w:val="18"/>
              </w:rPr>
            </w:pPr>
            <w:r>
              <w:rPr>
                <w:sz w:val="18"/>
                <w:szCs w:val="18"/>
              </w:rPr>
              <w:t>is the number of materials indices in a price adjustment formula (</w:t>
            </w:r>
            <w:proofErr w:type="spellStart"/>
            <w:r>
              <w:rPr>
                <w:sz w:val="18"/>
                <w:szCs w:val="18"/>
              </w:rPr>
              <w:t>eg</w:t>
            </w:r>
            <w:proofErr w:type="spellEnd"/>
            <w:r>
              <w:rPr>
                <w:sz w:val="18"/>
                <w:szCs w:val="18"/>
              </w:rPr>
              <w:t>, if q=2, there are two materials index series (M</w:t>
            </w:r>
            <w:r>
              <w:rPr>
                <w:sz w:val="18"/>
                <w:szCs w:val="18"/>
                <w:vertAlign w:val="subscript"/>
              </w:rPr>
              <w:t>k</w:t>
            </w:r>
            <w:r>
              <w:rPr>
                <w:sz w:val="18"/>
                <w:szCs w:val="18"/>
              </w:rPr>
              <w:t xml:space="preserve">) with </w:t>
            </w:r>
            <w:r w:rsidRPr="00776500">
              <w:rPr>
                <w:sz w:val="18"/>
                <w:szCs w:val="18"/>
              </w:rPr>
              <w:t>two</w:t>
            </w:r>
            <w:r>
              <w:rPr>
                <w:sz w:val="18"/>
                <w:szCs w:val="18"/>
              </w:rPr>
              <w:t xml:space="preserve"> related component weightings (</w:t>
            </w:r>
            <w:proofErr w:type="spellStart"/>
            <w:r>
              <w:rPr>
                <w:sz w:val="18"/>
                <w:szCs w:val="18"/>
              </w:rPr>
              <w:t>Z</w:t>
            </w:r>
            <w:r>
              <w:rPr>
                <w:sz w:val="18"/>
                <w:szCs w:val="18"/>
                <w:vertAlign w:val="subscript"/>
              </w:rPr>
              <w:t>k</w:t>
            </w:r>
            <w:proofErr w:type="spellEnd"/>
            <w:r>
              <w:rPr>
                <w:sz w:val="18"/>
                <w:szCs w:val="18"/>
              </w:rPr>
              <w:t>) identified in Annex C).</w:t>
            </w:r>
          </w:p>
        </w:tc>
      </w:tr>
      <w:bookmarkEnd w:id="26"/>
    </w:tbl>
    <w:p w14:paraId="2A28B8C8" w14:textId="77777777" w:rsidR="00FC5D57" w:rsidRDefault="00FC5D57" w:rsidP="00FC5D57">
      <w:pPr>
        <w:pStyle w:val="ASDEFCONOptionSpace"/>
      </w:pPr>
    </w:p>
    <w:p w14:paraId="77459F2E" w14:textId="675A0C14" w:rsidR="00FC5D57" w:rsidRDefault="00FC5D57" w:rsidP="00FC5D57">
      <w:pPr>
        <w:pStyle w:val="COTCOCLV3-ASDEFCON"/>
        <w:numPr>
          <w:ilvl w:val="0"/>
          <w:numId w:val="0"/>
        </w:numPr>
        <w:ind w:left="851"/>
      </w:pPr>
      <w:proofErr w:type="gramStart"/>
      <w:r>
        <w:t>and</w:t>
      </w:r>
      <w:proofErr w:type="gramEnd"/>
      <w:r>
        <w:t xml:space="preserve"> where, for each price adjustment, the sum of all components (weightings) attributed to a fixed amount, labour and materials, equals one, </w:t>
      </w:r>
      <w:proofErr w:type="spellStart"/>
      <w:r>
        <w:t>ie</w:t>
      </w:r>
      <w:proofErr w:type="spellEnd"/>
      <w:r>
        <w:t>:</w:t>
      </w:r>
    </w:p>
    <w:p w14:paraId="44F88F56" w14:textId="77777777" w:rsidR="00FC5D57" w:rsidRPr="009D2EF7" w:rsidRDefault="00FC5D57" w:rsidP="00FC5D57">
      <w:pPr>
        <w:pStyle w:val="COTCOCLV3-ASDEFCON"/>
        <w:numPr>
          <w:ilvl w:val="0"/>
          <w:numId w:val="0"/>
        </w:numPr>
        <w:ind w:left="851"/>
      </w:pPr>
      <m:oMathPara>
        <m:oMath>
          <m:r>
            <w:rPr>
              <w:rFonts w:ascii="Cambria Math" w:eastAsiaTheme="minorEastAsia" w:hAnsi="Cambria Math"/>
            </w:rPr>
            <m:t>X+</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e>
          </m:nary>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k=1</m:t>
              </m:r>
            </m:sub>
            <m:sup>
              <m:r>
                <w:rPr>
                  <w:rFonts w:ascii="Cambria Math" w:eastAsiaTheme="minorEastAsia" w:hAnsi="Cambria Math"/>
                </w:rPr>
                <m:t>q</m:t>
              </m:r>
            </m:sup>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k</m:t>
                  </m:r>
                </m:sub>
              </m:sSub>
            </m:e>
          </m:nary>
          <m:r>
            <w:rPr>
              <w:rFonts w:ascii="Cambria Math" w:eastAsiaTheme="minorEastAsia" w:hAnsi="Cambria Math"/>
            </w:rPr>
            <m:t>=1</m:t>
          </m:r>
        </m:oMath>
      </m:oMathPara>
    </w:p>
    <w:p w14:paraId="0E9FB82D" w14:textId="77777777" w:rsidR="00FC5D57" w:rsidRDefault="00FC5D57" w:rsidP="00FC5D57">
      <w:pPr>
        <w:pStyle w:val="COTCOCLV2-ASDEFCON"/>
      </w:pPr>
      <w:r>
        <w:t>Indices</w:t>
      </w:r>
    </w:p>
    <w:p w14:paraId="20695956" w14:textId="2891F6DF" w:rsidR="00FC5D57" w:rsidRPr="002A29EA" w:rsidRDefault="00FC5D57" w:rsidP="00FC5D57">
      <w:pPr>
        <w:pStyle w:val="COTCOCLV3-ASDEFCON"/>
      </w:pPr>
      <w:r w:rsidRPr="002A29EA">
        <w:t>The</w:t>
      </w:r>
      <w:r>
        <w:t xml:space="preserve"> Australian and international</w:t>
      </w:r>
      <w:r w:rsidRPr="002A29EA">
        <w:t xml:space="preserve"> </w:t>
      </w:r>
      <w:r>
        <w:t>indices</w:t>
      </w:r>
      <w:r w:rsidRPr="002A29EA">
        <w:t xml:space="preserve"> for the labour </w:t>
      </w:r>
      <w:r>
        <w:t xml:space="preserve">and materials </w:t>
      </w:r>
      <w:r w:rsidRPr="002A29EA">
        <w:t>component</w:t>
      </w:r>
      <w:r>
        <w:t xml:space="preserve">s of the prices for the Contract are detailed in the file: </w:t>
      </w:r>
      <w:r w:rsidRPr="00C04B84">
        <w:rPr>
          <w:b/>
        </w:rPr>
        <w:fldChar w:fldCharType="begin">
          <w:ffData>
            <w:name w:val="Text11"/>
            <w:enabled/>
            <w:calcOnExit w:val="0"/>
            <w:textInput>
              <w:default w:val="(…INSERT the file name for the “Adjustments” tab from the workbook…)"/>
            </w:textInput>
          </w:ffData>
        </w:fldChar>
      </w:r>
      <w:r w:rsidRPr="00C04B84">
        <w:rPr>
          <w:b/>
        </w:rPr>
        <w:instrText xml:space="preserve"> FORMTEXT </w:instrText>
      </w:r>
      <w:r w:rsidRPr="00C04B84">
        <w:rPr>
          <w:b/>
        </w:rPr>
      </w:r>
      <w:r w:rsidRPr="00C04B84">
        <w:rPr>
          <w:b/>
        </w:rPr>
        <w:fldChar w:fldCharType="separate"/>
      </w:r>
      <w:r>
        <w:rPr>
          <w:b/>
          <w:noProof/>
        </w:rPr>
        <w:t>(…INSERT the file name for the “Adjustments” tab from the workbook…)</w:t>
      </w:r>
      <w:r w:rsidRPr="00C04B84">
        <w:rPr>
          <w:b/>
        </w:rPr>
        <w:fldChar w:fldCharType="end"/>
      </w:r>
      <w:r>
        <w:t>, and forms Annex C to this Attachment.</w:t>
      </w:r>
    </w:p>
    <w:p w14:paraId="0494FA8F" w14:textId="77777777" w:rsidR="00FC5D57" w:rsidRPr="002A29EA" w:rsidRDefault="00FC5D57" w:rsidP="00FC5D57">
      <w:pPr>
        <w:pStyle w:val="NoteToTenderers-ASDEFCON"/>
      </w:pPr>
      <w:r w:rsidRPr="002A29EA">
        <w:lastRenderedPageBreak/>
        <w:t>Note to tenderers:</w:t>
      </w:r>
    </w:p>
    <w:p w14:paraId="625CE9E8" w14:textId="4B1B0C96" w:rsidR="00FC5D57" w:rsidRDefault="00FC5D57" w:rsidP="00FC5D57">
      <w:pPr>
        <w:pStyle w:val="NoteToTenderers-ASDEFCON"/>
        <w:ind w:left="851" w:hanging="851"/>
      </w:pPr>
      <w:r>
        <w:t>Note 1:</w:t>
      </w:r>
      <w:r w:rsidR="00672FD4">
        <w:t xml:space="preserve">  </w:t>
      </w:r>
      <w:r>
        <w:t>For labour costs incurred in</w:t>
      </w:r>
      <w:r w:rsidRPr="002A29EA">
        <w:t xml:space="preserve"> </w:t>
      </w:r>
      <w:r>
        <w:t xml:space="preserve">Australia, the only input based (cost of </w:t>
      </w:r>
      <w:r w:rsidRPr="002A29EA">
        <w:t>labour</w:t>
      </w:r>
      <w:r>
        <w:t>)</w:t>
      </w:r>
      <w:r w:rsidRPr="002A29EA">
        <w:t xml:space="preserve"> index acceptable to the Commonwealth is ABS catalogue ‘Wage </w:t>
      </w:r>
      <w:r>
        <w:t xml:space="preserve">Price </w:t>
      </w:r>
      <w:r w:rsidRPr="002A29EA">
        <w:t>Index’</w:t>
      </w:r>
      <w:r>
        <w:t xml:space="preserve"> Table 9B</w:t>
      </w:r>
      <w:r w:rsidRPr="002A29EA">
        <w:t>.</w:t>
      </w:r>
    </w:p>
    <w:p w14:paraId="21865EB2" w14:textId="7F622377" w:rsidR="00FC5D57" w:rsidRPr="002A29EA" w:rsidRDefault="00FC5D57" w:rsidP="00FC5D57">
      <w:pPr>
        <w:pStyle w:val="NoteToTenderers-ASDEFCON"/>
        <w:ind w:left="851" w:hanging="851"/>
      </w:pPr>
      <w:r>
        <w:t>Note 2:</w:t>
      </w:r>
      <w:r w:rsidR="00672FD4">
        <w:t xml:space="preserve">  </w:t>
      </w:r>
      <w:r w:rsidRPr="002A29EA">
        <w:t>For labour costs incurred overseas, the labour index must be an appropriate index published by an agency of the relevant Government.</w:t>
      </w:r>
    </w:p>
    <w:p w14:paraId="3AEB9E58" w14:textId="6DFD9428" w:rsidR="00FC5D57" w:rsidRPr="002A29EA" w:rsidRDefault="00FC5D57" w:rsidP="00FC5D57">
      <w:pPr>
        <w:pStyle w:val="NoteToTenderers-ASDEFCON"/>
        <w:ind w:left="851" w:hanging="851"/>
      </w:pPr>
      <w:r>
        <w:t>Note 3:</w:t>
      </w:r>
      <w:r w:rsidR="00672FD4">
        <w:t xml:space="preserve">  </w:t>
      </w:r>
      <w:r w:rsidRPr="002A29EA">
        <w:t>For the Australia</w:t>
      </w:r>
      <w:r>
        <w:t>n</w:t>
      </w:r>
      <w:r w:rsidRPr="002A29EA">
        <w:t xml:space="preserve"> material</w:t>
      </w:r>
      <w:r>
        <w:t>s</w:t>
      </w:r>
      <w:r w:rsidRPr="002A29EA">
        <w:t xml:space="preserve"> component, ABS catalogue ‘Producer Price Indexes, Australia’ </w:t>
      </w:r>
      <w:r>
        <w:t xml:space="preserve">– Table 12 </w:t>
      </w:r>
      <w:r w:rsidRPr="002A29EA">
        <w:t>should be utilised.</w:t>
      </w:r>
    </w:p>
    <w:p w14:paraId="7C265AF9" w14:textId="04C79FCB" w:rsidR="00FC5D57" w:rsidRDefault="00FC5D57" w:rsidP="00FC5D57">
      <w:pPr>
        <w:pStyle w:val="NoteToTenderers-ASDEFCON"/>
        <w:ind w:left="851" w:hanging="851"/>
      </w:pPr>
      <w:r>
        <w:t>Note 4:</w:t>
      </w:r>
      <w:r w:rsidR="00672FD4">
        <w:t xml:space="preserve">  </w:t>
      </w:r>
      <w:r w:rsidRPr="002A29EA">
        <w:t>For the imported materials component, the index must be appropriate and published by an agency of the relevant Government.</w:t>
      </w:r>
    </w:p>
    <w:p w14:paraId="66882BCB" w14:textId="77777777" w:rsidR="00FC5D57" w:rsidRPr="002A29EA" w:rsidRDefault="00FC5D57" w:rsidP="00FC5D57">
      <w:pPr>
        <w:pStyle w:val="COTCOCLV1-ASDEFCON"/>
      </w:pPr>
      <w:bookmarkStart w:id="27" w:name="_Toc225680279"/>
      <w:bookmarkStart w:id="28" w:name="_Toc225680409"/>
      <w:bookmarkStart w:id="29" w:name="_Toc225680434"/>
      <w:bookmarkStart w:id="30" w:name="_Toc74308019"/>
      <w:bookmarkStart w:id="31" w:name="_Toc74308418"/>
      <w:bookmarkStart w:id="32" w:name="_Toc74308804"/>
      <w:bookmarkStart w:id="33" w:name="_Toc74636060"/>
      <w:bookmarkStart w:id="34" w:name="_Toc74308020"/>
      <w:bookmarkStart w:id="35" w:name="_Toc74308419"/>
      <w:bookmarkStart w:id="36" w:name="_Toc74308805"/>
      <w:bookmarkStart w:id="37" w:name="_Toc74636061"/>
      <w:bookmarkStart w:id="38" w:name="_Toc74308021"/>
      <w:bookmarkStart w:id="39" w:name="_Toc74308420"/>
      <w:bookmarkStart w:id="40" w:name="_Toc74308806"/>
      <w:bookmarkStart w:id="41" w:name="_Toc74636062"/>
      <w:bookmarkStart w:id="42" w:name="_Toc74308022"/>
      <w:bookmarkStart w:id="43" w:name="_Toc74308421"/>
      <w:bookmarkStart w:id="44" w:name="_Toc74308807"/>
      <w:bookmarkStart w:id="45" w:name="_Toc74636063"/>
      <w:bookmarkStart w:id="46" w:name="_Toc74308034"/>
      <w:bookmarkStart w:id="47" w:name="_Toc74308433"/>
      <w:bookmarkStart w:id="48" w:name="_Toc74308819"/>
      <w:bookmarkStart w:id="49" w:name="_Toc74636075"/>
      <w:bookmarkStart w:id="50" w:name="_Toc74308060"/>
      <w:bookmarkStart w:id="51" w:name="_Toc74308459"/>
      <w:bookmarkStart w:id="52" w:name="_Toc74308845"/>
      <w:bookmarkStart w:id="53" w:name="_Toc74636101"/>
      <w:bookmarkStart w:id="54" w:name="_Toc74308078"/>
      <w:bookmarkStart w:id="55" w:name="_Toc74308477"/>
      <w:bookmarkStart w:id="56" w:name="_Toc74308863"/>
      <w:bookmarkStart w:id="57" w:name="_Toc74636119"/>
      <w:bookmarkStart w:id="58" w:name="_Toc74308092"/>
      <w:bookmarkStart w:id="59" w:name="_Toc74308491"/>
      <w:bookmarkStart w:id="60" w:name="_Toc74308877"/>
      <w:bookmarkStart w:id="61" w:name="_Toc74636133"/>
      <w:bookmarkStart w:id="62" w:name="_Toc74308106"/>
      <w:bookmarkStart w:id="63" w:name="_Toc74308505"/>
      <w:bookmarkStart w:id="64" w:name="_Toc74308891"/>
      <w:bookmarkStart w:id="65" w:name="_Toc74636147"/>
      <w:bookmarkStart w:id="66" w:name="_Toc74308120"/>
      <w:bookmarkStart w:id="67" w:name="_Toc74308519"/>
      <w:bookmarkStart w:id="68" w:name="_Toc74308905"/>
      <w:bookmarkStart w:id="69" w:name="_Toc74636161"/>
      <w:bookmarkStart w:id="70" w:name="_Toc74308134"/>
      <w:bookmarkStart w:id="71" w:name="_Toc74308533"/>
      <w:bookmarkStart w:id="72" w:name="_Toc74308919"/>
      <w:bookmarkStart w:id="73" w:name="_Toc74636175"/>
      <w:bookmarkStart w:id="74" w:name="_Toc74308148"/>
      <w:bookmarkStart w:id="75" w:name="_Toc74308547"/>
      <w:bookmarkStart w:id="76" w:name="_Toc74308933"/>
      <w:bookmarkStart w:id="77" w:name="_Toc74636189"/>
      <w:bookmarkStart w:id="78" w:name="_Toc74205047"/>
      <w:bookmarkStart w:id="79" w:name="_Toc74207172"/>
      <w:bookmarkStart w:id="80" w:name="_Toc74207495"/>
      <w:bookmarkStart w:id="81" w:name="_Toc74207773"/>
      <w:bookmarkStart w:id="82" w:name="_Toc74208050"/>
      <w:bookmarkStart w:id="83" w:name="_Toc74208327"/>
      <w:bookmarkStart w:id="84" w:name="_Toc74208605"/>
      <w:bookmarkStart w:id="85" w:name="_Toc74308153"/>
      <w:bookmarkStart w:id="86" w:name="_Toc74308552"/>
      <w:bookmarkStart w:id="87" w:name="_Toc74308938"/>
      <w:bookmarkStart w:id="88" w:name="_Toc74636194"/>
      <w:bookmarkStart w:id="89" w:name="_Toc74205048"/>
      <w:bookmarkStart w:id="90" w:name="_Toc74207173"/>
      <w:bookmarkStart w:id="91" w:name="_Toc74207496"/>
      <w:bookmarkStart w:id="92" w:name="_Toc74207774"/>
      <w:bookmarkStart w:id="93" w:name="_Toc74208051"/>
      <w:bookmarkStart w:id="94" w:name="_Toc74208328"/>
      <w:bookmarkStart w:id="95" w:name="_Toc74208606"/>
      <w:bookmarkStart w:id="96" w:name="_Toc74308154"/>
      <w:bookmarkStart w:id="97" w:name="_Toc74308553"/>
      <w:bookmarkStart w:id="98" w:name="_Toc74308939"/>
      <w:bookmarkStart w:id="99" w:name="_Toc74636195"/>
      <w:bookmarkStart w:id="100" w:name="_Toc74205049"/>
      <w:bookmarkStart w:id="101" w:name="_Toc74207174"/>
      <w:bookmarkStart w:id="102" w:name="_Toc74207497"/>
      <w:bookmarkStart w:id="103" w:name="_Toc74207775"/>
      <w:bookmarkStart w:id="104" w:name="_Toc74208052"/>
      <w:bookmarkStart w:id="105" w:name="_Toc74208329"/>
      <w:bookmarkStart w:id="106" w:name="_Toc74208607"/>
      <w:bookmarkStart w:id="107" w:name="_Toc74308155"/>
      <w:bookmarkStart w:id="108" w:name="_Toc74308554"/>
      <w:bookmarkStart w:id="109" w:name="_Toc74308940"/>
      <w:bookmarkStart w:id="110" w:name="_Toc74636196"/>
      <w:bookmarkStart w:id="111" w:name="_Toc74205052"/>
      <w:bookmarkStart w:id="112" w:name="_Toc74207177"/>
      <w:bookmarkStart w:id="113" w:name="_Toc74207500"/>
      <w:bookmarkStart w:id="114" w:name="_Toc74207778"/>
      <w:bookmarkStart w:id="115" w:name="_Toc74208055"/>
      <w:bookmarkStart w:id="116" w:name="_Toc74208332"/>
      <w:bookmarkStart w:id="117" w:name="_Toc74208610"/>
      <w:bookmarkStart w:id="118" w:name="_Toc74308158"/>
      <w:bookmarkStart w:id="119" w:name="_Toc74308557"/>
      <w:bookmarkStart w:id="120" w:name="_Toc74308943"/>
      <w:bookmarkStart w:id="121" w:name="_Toc74636199"/>
      <w:bookmarkStart w:id="122" w:name="_Toc74205054"/>
      <w:bookmarkStart w:id="123" w:name="_Toc74207179"/>
      <w:bookmarkStart w:id="124" w:name="_Toc74207502"/>
      <w:bookmarkStart w:id="125" w:name="_Toc74207780"/>
      <w:bookmarkStart w:id="126" w:name="_Toc74208057"/>
      <w:bookmarkStart w:id="127" w:name="_Toc74208334"/>
      <w:bookmarkStart w:id="128" w:name="_Toc74208612"/>
      <w:bookmarkStart w:id="129" w:name="_Toc74308160"/>
      <w:bookmarkStart w:id="130" w:name="_Toc74308559"/>
      <w:bookmarkStart w:id="131" w:name="_Toc74308945"/>
      <w:bookmarkStart w:id="132" w:name="_Toc74636201"/>
      <w:bookmarkStart w:id="133" w:name="_Toc74205060"/>
      <w:bookmarkStart w:id="134" w:name="_Toc74207185"/>
      <w:bookmarkStart w:id="135" w:name="_Toc74207508"/>
      <w:bookmarkStart w:id="136" w:name="_Toc74207786"/>
      <w:bookmarkStart w:id="137" w:name="_Toc74208063"/>
      <w:bookmarkStart w:id="138" w:name="_Toc74208340"/>
      <w:bookmarkStart w:id="139" w:name="_Toc74208618"/>
      <w:bookmarkStart w:id="140" w:name="_Toc74308166"/>
      <w:bookmarkStart w:id="141" w:name="_Toc74308565"/>
      <w:bookmarkStart w:id="142" w:name="_Toc74308951"/>
      <w:bookmarkStart w:id="143" w:name="_Toc74636207"/>
      <w:bookmarkStart w:id="144" w:name="_Toc74205289"/>
      <w:bookmarkStart w:id="145" w:name="_Toc22886886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caps w:val="0"/>
        </w:rPr>
        <w:t>SCHEDULE OF SPECIFIC PRICES AND NOT-TO-EXCEED PRICES</w:t>
      </w:r>
      <w:r w:rsidRPr="002A29EA">
        <w:rPr>
          <w:caps w:val="0"/>
        </w:rPr>
        <w:t xml:space="preserve"> (</w:t>
      </w:r>
      <w:r>
        <w:rPr>
          <w:caps w:val="0"/>
        </w:rPr>
        <w:t>CORE</w:t>
      </w:r>
      <w:r w:rsidRPr="002A29EA">
        <w:rPr>
          <w:caps w:val="0"/>
        </w:rPr>
        <w:t>)</w:t>
      </w:r>
      <w:bookmarkEnd w:id="145"/>
    </w:p>
    <w:p w14:paraId="11050A47" w14:textId="7EDCCB4D" w:rsidR="00FC5D57" w:rsidRPr="002A29EA" w:rsidRDefault="00FC5D57" w:rsidP="00FC5D57">
      <w:pPr>
        <w:pStyle w:val="NoteToDrafters-ASDEFCON"/>
      </w:pPr>
      <w:r w:rsidRPr="002A29EA">
        <w:t xml:space="preserve">Note to drafters:  Prior to RFT release drafters </w:t>
      </w:r>
      <w:r>
        <w:t>need to</w:t>
      </w:r>
      <w:r w:rsidRPr="002A29EA">
        <w:t xml:space="preserve"> </w:t>
      </w:r>
      <w:r>
        <w:t>populate</w:t>
      </w:r>
      <w:r w:rsidRPr="002A29EA">
        <w:t xml:space="preserve"> the</w:t>
      </w:r>
      <w:r>
        <w:t xml:space="preserve"> ‘Specific Prices’ worksheet of the ACQPW</w:t>
      </w:r>
      <w:r w:rsidRPr="002A29EA">
        <w:t>.</w:t>
      </w:r>
      <w:r>
        <w:t xml:space="preserve">  Refer to TDR D-5 for details.</w:t>
      </w:r>
    </w:p>
    <w:p w14:paraId="0967FF1E" w14:textId="54B94BA9" w:rsidR="00FC5D57" w:rsidRPr="002A29EA" w:rsidRDefault="00FC5D57" w:rsidP="00FC5D57">
      <w:pPr>
        <w:pStyle w:val="NoteToTenderers-ASDEFCON"/>
      </w:pPr>
      <w:r w:rsidRPr="002A29EA">
        <w:t xml:space="preserve">Note to tenderers:  Annex </w:t>
      </w:r>
      <w:r>
        <w:t xml:space="preserve">D </w:t>
      </w:r>
      <w:r w:rsidRPr="002A29EA">
        <w:t xml:space="preserve">will consist of an amalgamation of the </w:t>
      </w:r>
      <w:r>
        <w:t>ACQPW ‘Specific Prices’ worksheet</w:t>
      </w:r>
      <w:r w:rsidDel="001B27D7">
        <w:t xml:space="preserve"> </w:t>
      </w:r>
      <w:r>
        <w:t xml:space="preserve">for </w:t>
      </w:r>
      <w:r w:rsidRPr="002A29EA">
        <w:t>the successful tenderer’s response</w:t>
      </w:r>
      <w:r w:rsidDel="001B27D7">
        <w:t xml:space="preserve"> </w:t>
      </w:r>
      <w:r>
        <w:t xml:space="preserve">to </w:t>
      </w:r>
      <w:r w:rsidRPr="002A29EA">
        <w:t>TDR D-</w:t>
      </w:r>
      <w:r>
        <w:t>5, and any negotiated adjustments</w:t>
      </w:r>
      <w:r w:rsidRPr="002A29EA">
        <w:t>.</w:t>
      </w:r>
      <w:r>
        <w:t xml:space="preserve">  </w:t>
      </w:r>
      <w:r w:rsidRPr="00FD186F">
        <w:t xml:space="preserve">Only those tendered specific prices that are relevant to any negotiated resultant Contract will transfer into the ‘contract </w:t>
      </w:r>
      <w:r w:rsidRPr="00073462">
        <w:t xml:space="preserve">version’ of the </w:t>
      </w:r>
      <w:r>
        <w:t>ACQPW</w:t>
      </w:r>
      <w:r w:rsidRPr="00073462">
        <w:t xml:space="preserve"> and Annex D for that resultant Contract</w:t>
      </w:r>
      <w:r>
        <w:t>.</w:t>
      </w:r>
    </w:p>
    <w:p w14:paraId="75B2D3A6" w14:textId="4793B85A" w:rsidR="00FC5D57" w:rsidRDefault="00FC5D57" w:rsidP="00FC5D57">
      <w:pPr>
        <w:pStyle w:val="COTCOCLV3-ASDEFCON"/>
      </w:pPr>
      <w:r>
        <w:t xml:space="preserve">The Schedule of Specific Prices and Not-To-Exceed Prices is detailed in the file: </w:t>
      </w:r>
      <w:r w:rsidRPr="00A70BA6">
        <w:rPr>
          <w:b/>
        </w:rPr>
        <w:fldChar w:fldCharType="begin">
          <w:ffData>
            <w:name w:val=""/>
            <w:enabled/>
            <w:calcOnExit w:val="0"/>
            <w:textInput>
              <w:default w:val="(…INSERT the file name for the 'Specific Prices' tab from the workbook…)"/>
            </w:textInput>
          </w:ffData>
        </w:fldChar>
      </w:r>
      <w:r w:rsidRPr="00A70BA6">
        <w:rPr>
          <w:b/>
        </w:rPr>
        <w:instrText xml:space="preserve"> FORMTEXT </w:instrText>
      </w:r>
      <w:r w:rsidRPr="00A70BA6">
        <w:rPr>
          <w:b/>
        </w:rPr>
      </w:r>
      <w:r w:rsidRPr="00A70BA6">
        <w:rPr>
          <w:b/>
        </w:rPr>
        <w:fldChar w:fldCharType="separate"/>
      </w:r>
      <w:r>
        <w:rPr>
          <w:b/>
          <w:noProof/>
        </w:rPr>
        <w:t>(…INSERT the file name for the 'Specific Prices' tab from the workbook…)</w:t>
      </w:r>
      <w:r w:rsidRPr="00A70BA6">
        <w:rPr>
          <w:b/>
        </w:rPr>
        <w:fldChar w:fldCharType="end"/>
      </w:r>
      <w:r>
        <w:t>, and forms Annex D to this Attachment.</w:t>
      </w:r>
    </w:p>
    <w:p w14:paraId="686E7885" w14:textId="2088E755" w:rsidR="00FC5D57" w:rsidRDefault="00FC5D57" w:rsidP="00FC5D57">
      <w:pPr>
        <w:pStyle w:val="Note-ASDEFCON"/>
        <w:rPr>
          <w:szCs w:val="20"/>
        </w:rPr>
      </w:pPr>
      <w:r>
        <w:t xml:space="preserve">Note:  </w:t>
      </w:r>
      <w:r w:rsidRPr="005E7E79">
        <w:rPr>
          <w:szCs w:val="20"/>
        </w:rPr>
        <w:t>When the required range and quantities of</w:t>
      </w:r>
      <w:r w:rsidRPr="00BE19D0">
        <w:t xml:space="preserve"> Spares, S&amp;TE</w:t>
      </w:r>
      <w:r>
        <w:t>,</w:t>
      </w:r>
      <w:r w:rsidRPr="00BE19D0">
        <w:t xml:space="preserve"> Training Equipment</w:t>
      </w:r>
      <w:r>
        <w:t xml:space="preserve"> and Special-to-Type Packaging</w:t>
      </w:r>
      <w:r w:rsidRPr="00BE19D0">
        <w:t xml:space="preserve"> have been determined and agreed, </w:t>
      </w:r>
      <w:r w:rsidRPr="005E7E79">
        <w:rPr>
          <w:szCs w:val="20"/>
        </w:rPr>
        <w:t>the Approved recommended provisioning list</w:t>
      </w:r>
      <w:r>
        <w:rPr>
          <w:szCs w:val="20"/>
        </w:rPr>
        <w:t>s</w:t>
      </w:r>
      <w:r w:rsidRPr="005E7E79">
        <w:rPr>
          <w:szCs w:val="20"/>
        </w:rPr>
        <w:t xml:space="preserve"> </w:t>
      </w:r>
      <w:r w:rsidRPr="00BE19D0">
        <w:t xml:space="preserve">for these Support Resources will be </w:t>
      </w:r>
      <w:r>
        <w:t>added to</w:t>
      </w:r>
      <w:r w:rsidRPr="00BE19D0">
        <w:t xml:space="preserve"> </w:t>
      </w:r>
      <w:r w:rsidRPr="005E7E79">
        <w:rPr>
          <w:szCs w:val="20"/>
        </w:rPr>
        <w:t xml:space="preserve">Annex A to Attachment B to </w:t>
      </w:r>
      <w:r>
        <w:rPr>
          <w:szCs w:val="20"/>
        </w:rPr>
        <w:t xml:space="preserve">the </w:t>
      </w:r>
      <w:r>
        <w:t>COC, and</w:t>
      </w:r>
      <w:r w:rsidRPr="00BE19D0">
        <w:t xml:space="preserve"> the Contract </w:t>
      </w:r>
      <w:r>
        <w:t>P</w:t>
      </w:r>
      <w:r w:rsidRPr="00BE19D0">
        <w:t>rice</w:t>
      </w:r>
      <w:r>
        <w:t xml:space="preserve"> and relevant Milestone Payments (including ACE Percentages)</w:t>
      </w:r>
      <w:r w:rsidRPr="00BE19D0">
        <w:t xml:space="preserve"> will be </w:t>
      </w:r>
      <w:r>
        <w:t>adjusted accordingly, through a CCP</w:t>
      </w:r>
      <w:r w:rsidRPr="00BE19D0">
        <w:t xml:space="preserve">.  </w:t>
      </w:r>
      <w:r w:rsidRPr="005E7E79">
        <w:rPr>
          <w:szCs w:val="20"/>
        </w:rPr>
        <w:t>The price</w:t>
      </w:r>
      <w:r>
        <w:rPr>
          <w:szCs w:val="20"/>
        </w:rPr>
        <w:t>s</w:t>
      </w:r>
      <w:r w:rsidRPr="005E7E79">
        <w:rPr>
          <w:szCs w:val="20"/>
        </w:rPr>
        <w:t xml:space="preserve"> for all Spares, Training Equipment</w:t>
      </w:r>
      <w:r>
        <w:rPr>
          <w:szCs w:val="20"/>
        </w:rPr>
        <w:t>,</w:t>
      </w:r>
      <w:r w:rsidRPr="005E7E79">
        <w:rPr>
          <w:szCs w:val="20"/>
        </w:rPr>
        <w:t xml:space="preserve"> S&amp;TE </w:t>
      </w:r>
      <w:r>
        <w:t xml:space="preserve">and Special-to-Type Packaging to be </w:t>
      </w:r>
      <w:r w:rsidRPr="005E7E79">
        <w:rPr>
          <w:szCs w:val="20"/>
        </w:rPr>
        <w:t>purchased by the Commonwealth is not expected to exceed the tendered NTE price for the respective category.</w:t>
      </w:r>
      <w:r>
        <w:rPr>
          <w:szCs w:val="20"/>
        </w:rPr>
        <w:t xml:space="preserve"> </w:t>
      </w:r>
      <w:r w:rsidRPr="002E17D7">
        <w:rPr>
          <w:szCs w:val="20"/>
        </w:rPr>
        <w:t xml:space="preserve"> </w:t>
      </w:r>
      <w:r>
        <w:rPr>
          <w:szCs w:val="20"/>
        </w:rPr>
        <w:t>Prices for other Support Resources, not subject to NTE prices, are included within the Contract Price.</w:t>
      </w:r>
    </w:p>
    <w:p w14:paraId="6BA611AE" w14:textId="77777777" w:rsidR="00FC5D57" w:rsidRPr="002A29EA" w:rsidRDefault="00FC5D57" w:rsidP="00FC5D57">
      <w:pPr>
        <w:pStyle w:val="COTCOCLV1-ASDEFCON"/>
      </w:pPr>
      <w:bookmarkStart w:id="146" w:name="_Hlt70482435"/>
      <w:bookmarkStart w:id="147" w:name="_Hlt82315624"/>
      <w:bookmarkStart w:id="148" w:name="_Toc225680281"/>
      <w:bookmarkStart w:id="149" w:name="_Toc225680411"/>
      <w:bookmarkStart w:id="150" w:name="_Toc225680436"/>
      <w:bookmarkStart w:id="151" w:name="_Ref74301458"/>
      <w:bookmarkStart w:id="152" w:name="_Toc228868863"/>
      <w:bookmarkEnd w:id="146"/>
      <w:bookmarkEnd w:id="147"/>
      <w:bookmarkEnd w:id="148"/>
      <w:bookmarkEnd w:id="149"/>
      <w:bookmarkEnd w:id="150"/>
      <w:r>
        <w:rPr>
          <w:caps w:val="0"/>
        </w:rPr>
        <w:t>SCHEDULE OF RATES</w:t>
      </w:r>
      <w:r w:rsidRPr="002A29EA">
        <w:rPr>
          <w:caps w:val="0"/>
        </w:rPr>
        <w:t xml:space="preserve"> (</w:t>
      </w:r>
      <w:r>
        <w:rPr>
          <w:caps w:val="0"/>
        </w:rPr>
        <w:t>CORE</w:t>
      </w:r>
      <w:r w:rsidRPr="002A29EA">
        <w:rPr>
          <w:caps w:val="0"/>
        </w:rPr>
        <w:t>)</w:t>
      </w:r>
      <w:bookmarkEnd w:id="151"/>
      <w:bookmarkEnd w:id="152"/>
    </w:p>
    <w:p w14:paraId="5D0132A0" w14:textId="747D6002" w:rsidR="00FC5D57" w:rsidRDefault="00FC5D57" w:rsidP="00FC5D57">
      <w:pPr>
        <w:pStyle w:val="NoteToTenderers-ASDEFCON"/>
      </w:pPr>
      <w:r w:rsidRPr="002A29EA">
        <w:t xml:space="preserve">Note to tenderers:  Annex </w:t>
      </w:r>
      <w:r>
        <w:t>E</w:t>
      </w:r>
      <w:r w:rsidRPr="002A29EA">
        <w:t xml:space="preserve"> will consist of an amalgamation of the </w:t>
      </w:r>
      <w:r>
        <w:t xml:space="preserve">ACQPW ‘Schedule of Rates’ and ‘Labour Pricing’ worksheets for </w:t>
      </w:r>
      <w:r w:rsidRPr="002A29EA">
        <w:t>the successful tenderer’s response</w:t>
      </w:r>
      <w:r w:rsidDel="001B27D7">
        <w:t xml:space="preserve"> </w:t>
      </w:r>
      <w:r>
        <w:t xml:space="preserve">to </w:t>
      </w:r>
      <w:r w:rsidRPr="002A29EA">
        <w:t>TDR D-</w:t>
      </w:r>
      <w:r>
        <w:t>6,</w:t>
      </w:r>
      <w:r w:rsidRPr="00E904B5">
        <w:t xml:space="preserve"> </w:t>
      </w:r>
      <w:r w:rsidRPr="0066273A">
        <w:t xml:space="preserve">and any negotiated </w:t>
      </w:r>
      <w:r>
        <w:t>adjustments.</w:t>
      </w:r>
    </w:p>
    <w:p w14:paraId="12000C0E" w14:textId="77777777" w:rsidR="00FC5D57" w:rsidRPr="002A29EA" w:rsidRDefault="00FC5D57" w:rsidP="00FC5D57">
      <w:pPr>
        <w:pStyle w:val="COTCOCLV2-ASDEFCON"/>
      </w:pPr>
      <w:bookmarkStart w:id="153" w:name="_Toc74308397"/>
      <w:bookmarkStart w:id="154" w:name="_Toc74202377"/>
      <w:bookmarkStart w:id="155" w:name="_Toc74202487"/>
      <w:bookmarkStart w:id="156" w:name="_Toc74205293"/>
      <w:bookmarkStart w:id="157" w:name="_Toc74207415"/>
      <w:bookmarkStart w:id="158" w:name="_Toc74207738"/>
      <w:bookmarkStart w:id="159" w:name="_Toc74208016"/>
      <w:bookmarkStart w:id="160" w:name="_Toc74208293"/>
      <w:bookmarkStart w:id="161" w:name="_Toc74208570"/>
      <w:bookmarkStart w:id="162" w:name="_Toc74208848"/>
      <w:bookmarkStart w:id="163" w:name="_Toc74308398"/>
      <w:bookmarkEnd w:id="153"/>
      <w:bookmarkEnd w:id="154"/>
      <w:bookmarkEnd w:id="155"/>
      <w:bookmarkEnd w:id="156"/>
      <w:bookmarkEnd w:id="157"/>
      <w:bookmarkEnd w:id="158"/>
      <w:bookmarkEnd w:id="159"/>
      <w:bookmarkEnd w:id="160"/>
      <w:bookmarkEnd w:id="161"/>
      <w:bookmarkEnd w:id="162"/>
      <w:bookmarkEnd w:id="163"/>
      <w:r>
        <w:t>Labour R</w:t>
      </w:r>
      <w:r w:rsidRPr="002A29EA">
        <w:t>ates</w:t>
      </w:r>
      <w:r>
        <w:t xml:space="preserve"> and Margins</w:t>
      </w:r>
    </w:p>
    <w:p w14:paraId="26DB2617" w14:textId="2C0CEA15" w:rsidR="00FC5D57" w:rsidRDefault="00FC5D57" w:rsidP="00FC5D57">
      <w:pPr>
        <w:pStyle w:val="COTCOCLV3-ASDEFCON"/>
      </w:pPr>
      <w:r>
        <w:t xml:space="preserve">The Schedule of Labour Rates for the Contract is detailed in the file: </w:t>
      </w:r>
      <w:r w:rsidRPr="00A70BA6">
        <w:rPr>
          <w:b/>
        </w:rPr>
        <w:fldChar w:fldCharType="begin">
          <w:ffData>
            <w:name w:val=""/>
            <w:enabled/>
            <w:calcOnExit w:val="0"/>
            <w:textInput>
              <w:default w:val="(…INSERT the file name for the 'Labour Rates' tab from the workbook…)"/>
            </w:textInput>
          </w:ffData>
        </w:fldChar>
      </w:r>
      <w:r w:rsidRPr="00A70BA6">
        <w:rPr>
          <w:b/>
        </w:rPr>
        <w:instrText xml:space="preserve"> FORMTEXT </w:instrText>
      </w:r>
      <w:r w:rsidRPr="00A70BA6">
        <w:rPr>
          <w:b/>
        </w:rPr>
      </w:r>
      <w:r w:rsidRPr="00A70BA6">
        <w:rPr>
          <w:b/>
        </w:rPr>
        <w:fldChar w:fldCharType="separate"/>
      </w:r>
      <w:r>
        <w:rPr>
          <w:b/>
          <w:noProof/>
        </w:rPr>
        <w:t>(…INSERT the file name for the 'Labour Rates' tab from the workbook…)</w:t>
      </w:r>
      <w:r w:rsidRPr="00A70BA6">
        <w:rPr>
          <w:b/>
        </w:rPr>
        <w:fldChar w:fldCharType="end"/>
      </w:r>
      <w:r>
        <w:t>, and forms Schedule 1 to Annex E to this Attachment.</w:t>
      </w:r>
    </w:p>
    <w:p w14:paraId="40511241" w14:textId="2BCD22DA" w:rsidR="00FC5D57" w:rsidRDefault="00FC5D57" w:rsidP="00FC5D57">
      <w:pPr>
        <w:pStyle w:val="COTCOCLV3-ASDEFCON"/>
      </w:pPr>
      <w:r>
        <w:t xml:space="preserve">The Schedule of Margins for the Contract is detailed in the file: </w:t>
      </w:r>
      <w:r w:rsidRPr="00A70BA6">
        <w:rPr>
          <w:b/>
        </w:rPr>
        <w:fldChar w:fldCharType="begin">
          <w:ffData>
            <w:name w:val=""/>
            <w:enabled/>
            <w:calcOnExit w:val="0"/>
            <w:textInput>
              <w:default w:val="(…INSERT the file name for the 'Schedule of Margins' tab from the workbook…)"/>
            </w:textInput>
          </w:ffData>
        </w:fldChar>
      </w:r>
      <w:r w:rsidRPr="00A70BA6">
        <w:rPr>
          <w:b/>
        </w:rPr>
        <w:instrText xml:space="preserve"> FORMTEXT </w:instrText>
      </w:r>
      <w:r w:rsidRPr="00A70BA6">
        <w:rPr>
          <w:b/>
        </w:rPr>
      </w:r>
      <w:r w:rsidRPr="00A70BA6">
        <w:rPr>
          <w:b/>
        </w:rPr>
        <w:fldChar w:fldCharType="separate"/>
      </w:r>
      <w:r>
        <w:rPr>
          <w:b/>
          <w:noProof/>
        </w:rPr>
        <w:t>(…INSERT the file name for the 'Schedule of Margins' tab from the workbook…)</w:t>
      </w:r>
      <w:r w:rsidRPr="00A70BA6">
        <w:rPr>
          <w:b/>
        </w:rPr>
        <w:fldChar w:fldCharType="end"/>
      </w:r>
      <w:r>
        <w:t>, and forms Schedule 2 to Annex E to this Attachment.</w:t>
      </w:r>
    </w:p>
    <w:p w14:paraId="01360F8C" w14:textId="77777777" w:rsidR="00FC5D57" w:rsidRDefault="00FC5D57" w:rsidP="00FC5D57">
      <w:pPr>
        <w:pStyle w:val="COTCOCLV3-ASDEFCON"/>
      </w:pPr>
      <w:r>
        <w:t xml:space="preserve">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rsidRPr="002A29EA">
        <w:t>in all CCPs under the Contract</w:t>
      </w:r>
      <w:r>
        <w:t xml:space="preserve"> are detailed in the Schedule of Labour Rates and the Schedule of Margins.</w:t>
      </w:r>
    </w:p>
    <w:p w14:paraId="11FF2FB9" w14:textId="77777777" w:rsidR="00FC5D57" w:rsidRDefault="00FC5D57" w:rsidP="00FC5D57">
      <w:pPr>
        <w:pStyle w:val="COTCOCLV3-ASDEFCON"/>
      </w:pPr>
      <w:r>
        <w:t xml:space="preserve">Subject to clause </w:t>
      </w:r>
      <w:r w:rsidRPr="002A29EA">
        <w:t>1</w:t>
      </w:r>
      <w:r>
        <w:t>1</w:t>
      </w:r>
      <w:r w:rsidRPr="002A29EA">
        <w:t>.1.</w:t>
      </w:r>
      <w:r>
        <w:t>6</w:t>
      </w:r>
      <w:r w:rsidRPr="00F61D24">
        <w:t xml:space="preserve"> </w:t>
      </w:r>
      <w:r w:rsidRPr="00C77416">
        <w:t xml:space="preserve">of the </w:t>
      </w:r>
      <w:r>
        <w:t xml:space="preserve">COC, 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t>for the cost of preparation of</w:t>
      </w:r>
      <w:r w:rsidRPr="002A29EA">
        <w:t xml:space="preserve"> all CCPs under the Contract</w:t>
      </w:r>
      <w:r>
        <w:t xml:space="preserve"> are detailed in the Schedule of Labour Rates and the Schedule of Margins.</w:t>
      </w:r>
    </w:p>
    <w:p w14:paraId="14BBADE9" w14:textId="77777777" w:rsidR="00FC5D57" w:rsidRDefault="00FC5D57" w:rsidP="00FC5D57">
      <w:pPr>
        <w:pStyle w:val="COTCOCLV1-ASDEFCON"/>
      </w:pPr>
      <w:bookmarkStart w:id="164" w:name="_Toc225680283"/>
      <w:bookmarkStart w:id="165" w:name="_Toc225680413"/>
      <w:bookmarkStart w:id="166" w:name="_Toc225680438"/>
      <w:bookmarkStart w:id="167" w:name="_Toc228868864"/>
      <w:bookmarkEnd w:id="164"/>
      <w:bookmarkEnd w:id="165"/>
      <w:bookmarkEnd w:id="166"/>
      <w:r>
        <w:rPr>
          <w:caps w:val="0"/>
        </w:rPr>
        <w:t>AUSTRALIAN CONTRACT EXPENDITURE (CORE)</w:t>
      </w:r>
      <w:bookmarkEnd w:id="167"/>
    </w:p>
    <w:p w14:paraId="7F0B755B" w14:textId="77777777" w:rsidR="00FC5D57" w:rsidRDefault="00FC5D57" w:rsidP="00FC5D57">
      <w:pPr>
        <w:pStyle w:val="COTCOCLV2-ASDEFCON"/>
      </w:pPr>
      <w:r>
        <w:t>Australian Contract Expenditure Amounts</w:t>
      </w:r>
    </w:p>
    <w:p w14:paraId="75A224F8" w14:textId="3DBFC12D" w:rsidR="00FC5D57" w:rsidRDefault="00FC5D57" w:rsidP="00FC5D57">
      <w:pPr>
        <w:pStyle w:val="NoteToTenderers-ASDEFCON"/>
      </w:pPr>
      <w:r>
        <w:t xml:space="preserve">Note to tenderers:  Tenderers are not required to submit a response for </w:t>
      </w:r>
      <w:r>
        <w:fldChar w:fldCharType="begin"/>
      </w:r>
      <w:r>
        <w:instrText xml:space="preserve"> REF _Ref47944345 \h </w:instrText>
      </w:r>
      <w:r>
        <w:fldChar w:fldCharType="separate"/>
      </w:r>
      <w:r w:rsidR="002C1268">
        <w:t>Table B-</w:t>
      </w:r>
      <w:r w:rsidR="002C1268">
        <w:rPr>
          <w:noProof/>
        </w:rPr>
        <w:t>1</w:t>
      </w:r>
      <w:r>
        <w:fldChar w:fldCharType="end"/>
      </w:r>
      <w:r>
        <w:t xml:space="preserve"> (below).  However, the preferred tenderer will be required to determine the planned ACE and planned ICE </w:t>
      </w:r>
      <w:r>
        <w:lastRenderedPageBreak/>
        <w:t xml:space="preserve">(as cumulative values from ED), and a calculated ACE Percentage, for each ACE Measurement Point, to be included in </w:t>
      </w:r>
      <w:r>
        <w:fldChar w:fldCharType="begin"/>
      </w:r>
      <w:r>
        <w:instrText xml:space="preserve"> REF _Ref47944345 \h </w:instrText>
      </w:r>
      <w:r>
        <w:fldChar w:fldCharType="separate"/>
      </w:r>
      <w:r w:rsidR="002C1268">
        <w:t>Table B-</w:t>
      </w:r>
      <w:r w:rsidR="002C1268">
        <w:rPr>
          <w:noProof/>
        </w:rPr>
        <w:t>1</w:t>
      </w:r>
      <w:r>
        <w:fldChar w:fldCharType="end"/>
      </w:r>
      <w:r>
        <w:t xml:space="preserve"> of any resultant Contract.</w:t>
      </w:r>
    </w:p>
    <w:p w14:paraId="68713EE5" w14:textId="597B6B68" w:rsidR="00FC5D57" w:rsidRDefault="00FC5D57" w:rsidP="00FC5D57">
      <w:pPr>
        <w:pStyle w:val="NoteToTenderers-ASDEFCON"/>
      </w:pPr>
      <w:r>
        <w:t>The calculated ACE Percentages will usually represent the maximum values for the Prescribed ACE Percentages, to be included in Attachment F of any resultant Contract.  After ED, the planned ACE and planned ICE should provide a basis for quantifying appropriate changes to Prescribed ACE Percentages that result from CCPs.</w:t>
      </w:r>
    </w:p>
    <w:p w14:paraId="5B86BA52" w14:textId="77777777" w:rsidR="00FC5D57" w:rsidRPr="009D5A16" w:rsidRDefault="00FC5D57" w:rsidP="00FC5D57">
      <w:pPr>
        <w:pStyle w:val="NoteToTenderers-ASDEFCON"/>
      </w:pPr>
      <w:r>
        <w:t>The planned ACE and planned ICE will be expected to include (but not be limited to) the payments up until the applicable Milestone in the ACQPW (submitted as part of the preferred tenderer’s response to TDR D-3).</w:t>
      </w:r>
    </w:p>
    <w:p w14:paraId="5AA6C18A" w14:textId="2DA70485" w:rsidR="00FC5D57" w:rsidRDefault="00FC5D57" w:rsidP="00FC5D57">
      <w:pPr>
        <w:pStyle w:val="COTCOCLV3-ASDEFCON"/>
      </w:pPr>
      <w:r>
        <w:fldChar w:fldCharType="begin"/>
      </w:r>
      <w:r>
        <w:instrText xml:space="preserve"> REF _Ref47944345 \h </w:instrText>
      </w:r>
      <w:r>
        <w:fldChar w:fldCharType="separate"/>
      </w:r>
      <w:r w:rsidR="002C1268">
        <w:t>Table B-</w:t>
      </w:r>
      <w:r w:rsidR="002C1268">
        <w:rPr>
          <w:noProof/>
        </w:rPr>
        <w:t>1</w:t>
      </w:r>
      <w:r>
        <w:fldChar w:fldCharType="end"/>
      </w:r>
      <w:r>
        <w:t xml:space="preserve"> identifies, for each ACE Measurement Point (column a), the</w:t>
      </w:r>
      <w:r w:rsidRPr="00DC2AE1">
        <w:t xml:space="preserve"> </w:t>
      </w:r>
      <w:r>
        <w:t>planned Australian Contract Expenditure (ACE)</w:t>
      </w:r>
      <w:r w:rsidRPr="00683764">
        <w:t xml:space="preserve"> </w:t>
      </w:r>
      <w:r>
        <w:t>(column b) and the planned Imported Contract Expenditure (ICE) (column c), on a cumulative basis (</w:t>
      </w:r>
      <w:proofErr w:type="spellStart"/>
      <w:r>
        <w:t>ie</w:t>
      </w:r>
      <w:proofErr w:type="spellEnd"/>
      <w:r>
        <w:t>, from ED to each ACE Measurement Point) consistent with Annex A (Price Schedule) and Annex B (Milestone Payment Schedule) to this Attachment B.</w:t>
      </w:r>
    </w:p>
    <w:p w14:paraId="4A5BBE99" w14:textId="6FB9F2DD" w:rsidR="00FC5D57" w:rsidRDefault="00FC5D57" w:rsidP="00FC5D57">
      <w:pPr>
        <w:pStyle w:val="COTCOCLV3-ASDEFCON"/>
      </w:pPr>
      <w:r>
        <w:fldChar w:fldCharType="begin"/>
      </w:r>
      <w:r>
        <w:instrText xml:space="preserve"> REF _Ref47944345 \h </w:instrText>
      </w:r>
      <w:r>
        <w:fldChar w:fldCharType="separate"/>
      </w:r>
      <w:r w:rsidR="002C1268">
        <w:t>Table B-</w:t>
      </w:r>
      <w:r w:rsidR="002C1268">
        <w:rPr>
          <w:noProof/>
        </w:rPr>
        <w:t>1</w:t>
      </w:r>
      <w:r>
        <w:fldChar w:fldCharType="end"/>
      </w:r>
      <w:r>
        <w:t xml:space="preserve"> also identifies a calculated ACE Percentage (column d), for each ACE Measurement Point, determined in accordance with the following formula:</w:t>
      </w:r>
    </w:p>
    <w:p w14:paraId="3CABC9E6" w14:textId="77777777" w:rsidR="00FC5D57" w:rsidRPr="0087367E" w:rsidRDefault="00FC5D57" w:rsidP="00FC5D57">
      <w:pPr>
        <w:pStyle w:val="ASDEFCONNormal"/>
        <w:ind w:left="851"/>
      </w:pPr>
      <m:oMathPara>
        <m:oMath>
          <m:r>
            <w:rPr>
              <w:rFonts w:ascii="Cambria Math" w:hAnsi="Cambria Math"/>
            </w:rPr>
            <m:t>calculated ACE%=</m:t>
          </m:r>
          <m:f>
            <m:fPr>
              <m:ctrlPr>
                <w:rPr>
                  <w:rFonts w:ascii="Cambria Math" w:hAnsi="Cambria Math"/>
                  <w:i/>
                </w:rPr>
              </m:ctrlPr>
            </m:fPr>
            <m:num>
              <m:r>
                <w:rPr>
                  <w:rFonts w:ascii="Cambria Math" w:hAnsi="Cambria Math"/>
                </w:rPr>
                <m:t>planned ACE</m:t>
              </m:r>
            </m:num>
            <m:den>
              <m:r>
                <w:rPr>
                  <w:rFonts w:ascii="Cambria Math" w:hAnsi="Cambria Math"/>
                </w:rPr>
                <m:t>planned ACE+planned ICE</m:t>
              </m:r>
            </m:den>
          </m:f>
          <m:r>
            <w:rPr>
              <w:rFonts w:ascii="Cambria Math" w:hAnsi="Cambria Math"/>
            </w:rPr>
            <m:t>*100</m:t>
          </m:r>
        </m:oMath>
      </m:oMathPara>
    </w:p>
    <w:p w14:paraId="256D5FFD" w14:textId="19E87C46" w:rsidR="00FC5D57" w:rsidRDefault="00FC5D57" w:rsidP="00FC5D57">
      <w:pPr>
        <w:pStyle w:val="COTCOCLV3-ASDEFCON"/>
      </w:pPr>
      <w:r>
        <w:t xml:space="preserve">Prescribed ACE Percentages, included at Attachment F as AIC Obligations, shall be based on the corresponding calculated ACE Percentages in </w:t>
      </w:r>
      <w:r>
        <w:fldChar w:fldCharType="begin"/>
      </w:r>
      <w:r>
        <w:instrText xml:space="preserve"> REF _Ref47944345 \h </w:instrText>
      </w:r>
      <w:r>
        <w:fldChar w:fldCharType="separate"/>
      </w:r>
      <w:r w:rsidR="002C1268">
        <w:t>Table B-</w:t>
      </w:r>
      <w:r w:rsidR="002C1268">
        <w:rPr>
          <w:noProof/>
        </w:rPr>
        <w:t>1</w:t>
      </w:r>
      <w:r>
        <w:fldChar w:fldCharType="end"/>
      </w:r>
      <w:r>
        <w:t>.</w:t>
      </w:r>
    </w:p>
    <w:p w14:paraId="700821CF" w14:textId="789F0B2A" w:rsidR="00FC5D57" w:rsidRPr="000213C3" w:rsidRDefault="00FC5D57" w:rsidP="00FC5D57">
      <w:pPr>
        <w:pStyle w:val="Note-ASDEFCON"/>
      </w:pPr>
      <w:r>
        <w:t>Note:  The Prescribed ACE Percentage may be different to the calculated ACE Percentage.</w:t>
      </w:r>
    </w:p>
    <w:p w14:paraId="0305E52F" w14:textId="416D0E69" w:rsidR="00FC5D57" w:rsidRDefault="00FC5D57" w:rsidP="00FC5D57">
      <w:pPr>
        <w:pStyle w:val="COTCOCLV3-ASDEFCON"/>
      </w:pPr>
      <w:r>
        <w:t xml:space="preserve">For each CCP prepared in accordance with clause 11.1 of the COC that affects the planned ACE and/or planned ICE values in </w:t>
      </w:r>
      <w:r>
        <w:fldChar w:fldCharType="begin"/>
      </w:r>
      <w:r>
        <w:instrText xml:space="preserve"> REF _Ref47944345 \h </w:instrText>
      </w:r>
      <w:r>
        <w:fldChar w:fldCharType="separate"/>
      </w:r>
      <w:r w:rsidR="002C1268">
        <w:t>Table B-</w:t>
      </w:r>
      <w:r w:rsidR="002C1268">
        <w:rPr>
          <w:noProof/>
        </w:rPr>
        <w:t>1</w:t>
      </w:r>
      <w:r>
        <w:fldChar w:fldCharType="end"/>
      </w:r>
      <w:r>
        <w:t>, the Contract</w:t>
      </w:r>
      <w:r w:rsidRPr="00C071C2">
        <w:t>or</w:t>
      </w:r>
      <w:r>
        <w:t xml:space="preserve"> shall prepare, as part of the CCP, changes to </w:t>
      </w:r>
      <w:r>
        <w:fldChar w:fldCharType="begin"/>
      </w:r>
      <w:r>
        <w:instrText xml:space="preserve"> REF _Ref47944345 \h </w:instrText>
      </w:r>
      <w:r>
        <w:fldChar w:fldCharType="separate"/>
      </w:r>
      <w:r w:rsidR="002C1268">
        <w:t>Table B-</w:t>
      </w:r>
      <w:r w:rsidR="002C1268">
        <w:rPr>
          <w:noProof/>
        </w:rPr>
        <w:t>1</w:t>
      </w:r>
      <w:r>
        <w:fldChar w:fldCharType="end"/>
      </w:r>
      <w:r>
        <w:t xml:space="preserve"> and, when applicable, changes to the Prescribed ACE Percentages under clause 4 of Attachment F.</w:t>
      </w:r>
    </w:p>
    <w:p w14:paraId="1435ED9B" w14:textId="0D6DC0F9" w:rsidR="00FC5D57" w:rsidRDefault="00FC5D57" w:rsidP="00FC5D57">
      <w:pPr>
        <w:pStyle w:val="NoteToDrafters-ASDEFCON"/>
      </w:pPr>
      <w:r>
        <w:t xml:space="preserve">Note to drafters:  Enter the ACE Measurement Points into </w:t>
      </w:r>
      <w:r>
        <w:fldChar w:fldCharType="begin"/>
      </w:r>
      <w:r>
        <w:instrText xml:space="preserve"> REF _Ref47944345 \h </w:instrText>
      </w:r>
      <w:r>
        <w:fldChar w:fldCharType="separate"/>
      </w:r>
      <w:r w:rsidR="002C1268">
        <w:t>Table B-</w:t>
      </w:r>
      <w:r w:rsidR="002C1268">
        <w:rPr>
          <w:noProof/>
        </w:rPr>
        <w:t>1</w:t>
      </w:r>
      <w:r>
        <w:fldChar w:fldCharType="end"/>
      </w:r>
      <w:r>
        <w:t>.  These should match the ACE Measurement Points worksheet in draft Attachment F.</w:t>
      </w:r>
    </w:p>
    <w:p w14:paraId="73E90942" w14:textId="394D066E" w:rsidR="00FC5D57" w:rsidRDefault="00FC5D57" w:rsidP="00FC5D57">
      <w:pPr>
        <w:pStyle w:val="Caption"/>
        <w:keepNext/>
      </w:pPr>
      <w:bookmarkStart w:id="168" w:name="_Ref47944345"/>
      <w:r>
        <w:t>Table B-</w:t>
      </w:r>
      <w:fldSimple w:instr=" SEQ Table \* ARABIC ">
        <w:r w:rsidR="002C1268">
          <w:rPr>
            <w:noProof/>
          </w:rPr>
          <w:t>1</w:t>
        </w:r>
      </w:fldSimple>
      <w:bookmarkEnd w:id="168"/>
      <w:r>
        <w:t xml:space="preserve">: </w:t>
      </w:r>
      <w:r w:rsidRPr="008252F6">
        <w:t xml:space="preserve">ACE Measurement Points and </w:t>
      </w:r>
      <w:r>
        <w:t>calculated</w:t>
      </w:r>
      <w:r w:rsidRPr="008252F6">
        <w:t xml:space="preserve"> ACE </w:t>
      </w:r>
      <w:r>
        <w:t>P</w:t>
      </w:r>
      <w:r w:rsidRPr="008252F6">
        <w:t>ercentage</w:t>
      </w:r>
      <w:r>
        <w:t>s</w:t>
      </w:r>
    </w:p>
    <w:tbl>
      <w:tblPr>
        <w:tblStyle w:val="TableGrid1"/>
        <w:tblW w:w="9067" w:type="dxa"/>
        <w:tblLayout w:type="fixed"/>
        <w:tblLook w:val="04A0" w:firstRow="1" w:lastRow="0" w:firstColumn="1" w:lastColumn="0" w:noHBand="0" w:noVBand="1"/>
      </w:tblPr>
      <w:tblGrid>
        <w:gridCol w:w="3681"/>
        <w:gridCol w:w="1795"/>
        <w:gridCol w:w="1795"/>
        <w:gridCol w:w="1796"/>
      </w:tblGrid>
      <w:tr w:rsidR="00FC5D57" w:rsidRPr="00730D7F" w14:paraId="415A5FB0" w14:textId="77777777" w:rsidTr="008A3C9E">
        <w:trPr>
          <w:cantSplit/>
        </w:trPr>
        <w:tc>
          <w:tcPr>
            <w:tcW w:w="3681" w:type="dxa"/>
            <w:shd w:val="pct15" w:color="auto" w:fill="auto"/>
          </w:tcPr>
          <w:p w14:paraId="4E15116D" w14:textId="640E2372" w:rsidR="00FC5D57" w:rsidRPr="00672FD4" w:rsidRDefault="00FC5D57" w:rsidP="00672FD4">
            <w:pPr>
              <w:pStyle w:val="Table8ptHeading-ASDEFCON"/>
            </w:pPr>
            <w:r w:rsidRPr="00672FD4">
              <w:t>ACE Measurement Point</w:t>
            </w:r>
            <w:r w:rsidRPr="00672FD4">
              <w:br/>
              <w:t>(in accordance with Attachment F)</w:t>
            </w:r>
          </w:p>
        </w:tc>
        <w:tc>
          <w:tcPr>
            <w:tcW w:w="1795" w:type="dxa"/>
            <w:shd w:val="pct15" w:color="auto" w:fill="auto"/>
          </w:tcPr>
          <w:p w14:paraId="194A6488" w14:textId="47584E9B" w:rsidR="00FC5D57" w:rsidRPr="00672FD4" w:rsidRDefault="00FC5D57" w:rsidP="00672FD4">
            <w:pPr>
              <w:pStyle w:val="Table8ptHeading-ASDEFCON"/>
            </w:pPr>
            <w:r w:rsidRPr="00672FD4">
              <w:t>Planned ACE ($)</w:t>
            </w:r>
          </w:p>
        </w:tc>
        <w:tc>
          <w:tcPr>
            <w:tcW w:w="1795" w:type="dxa"/>
            <w:shd w:val="pct15" w:color="auto" w:fill="auto"/>
          </w:tcPr>
          <w:p w14:paraId="55FF7864" w14:textId="15A54350" w:rsidR="00FC5D57" w:rsidRPr="00672FD4" w:rsidRDefault="00FC5D57" w:rsidP="00672FD4">
            <w:pPr>
              <w:pStyle w:val="Table8ptHeading-ASDEFCON"/>
            </w:pPr>
            <w:r w:rsidRPr="00672FD4">
              <w:t>Planned ICE ($)</w:t>
            </w:r>
          </w:p>
        </w:tc>
        <w:tc>
          <w:tcPr>
            <w:tcW w:w="1796" w:type="dxa"/>
            <w:shd w:val="pct15" w:color="auto" w:fill="auto"/>
          </w:tcPr>
          <w:p w14:paraId="44BA7D01" w14:textId="0E1D3907" w:rsidR="00FC5D57" w:rsidRPr="00672FD4" w:rsidRDefault="00FC5D57" w:rsidP="00672FD4">
            <w:pPr>
              <w:pStyle w:val="Table8ptHeading-ASDEFCON"/>
            </w:pPr>
            <w:r w:rsidRPr="00672FD4">
              <w:t>Calculated ACE%</w:t>
            </w:r>
          </w:p>
        </w:tc>
      </w:tr>
      <w:tr w:rsidR="00FC5D57" w:rsidRPr="00730D7F" w14:paraId="0DEE5908" w14:textId="77777777" w:rsidTr="008A3C9E">
        <w:trPr>
          <w:cantSplit/>
        </w:trPr>
        <w:tc>
          <w:tcPr>
            <w:tcW w:w="3681" w:type="dxa"/>
            <w:shd w:val="pct15" w:color="auto" w:fill="auto"/>
          </w:tcPr>
          <w:p w14:paraId="4315B1FD" w14:textId="77777777" w:rsidR="00FC5D57" w:rsidRPr="00672FD4" w:rsidRDefault="00FC5D57" w:rsidP="00672FD4">
            <w:pPr>
              <w:pStyle w:val="Table8ptHeading-ASDEFCON"/>
            </w:pPr>
            <w:r w:rsidRPr="00672FD4">
              <w:t>(a)</w:t>
            </w:r>
          </w:p>
        </w:tc>
        <w:tc>
          <w:tcPr>
            <w:tcW w:w="1795" w:type="dxa"/>
            <w:shd w:val="pct15" w:color="auto" w:fill="auto"/>
          </w:tcPr>
          <w:p w14:paraId="325A0297" w14:textId="77777777" w:rsidR="00FC5D57" w:rsidRPr="00672FD4" w:rsidRDefault="00FC5D57" w:rsidP="00672FD4">
            <w:pPr>
              <w:pStyle w:val="Table8ptHeading-ASDEFCON"/>
            </w:pPr>
            <w:r w:rsidRPr="00672FD4">
              <w:t>(b)</w:t>
            </w:r>
          </w:p>
        </w:tc>
        <w:tc>
          <w:tcPr>
            <w:tcW w:w="1795" w:type="dxa"/>
            <w:shd w:val="pct15" w:color="auto" w:fill="auto"/>
          </w:tcPr>
          <w:p w14:paraId="42221FDD" w14:textId="77777777" w:rsidR="00FC5D57" w:rsidRPr="00672FD4" w:rsidRDefault="00FC5D57" w:rsidP="00672FD4">
            <w:pPr>
              <w:pStyle w:val="Table8ptHeading-ASDEFCON"/>
            </w:pPr>
            <w:r w:rsidRPr="00672FD4">
              <w:t>(c)</w:t>
            </w:r>
          </w:p>
        </w:tc>
        <w:tc>
          <w:tcPr>
            <w:tcW w:w="1796" w:type="dxa"/>
            <w:shd w:val="pct15" w:color="auto" w:fill="auto"/>
          </w:tcPr>
          <w:p w14:paraId="322D464A" w14:textId="77777777" w:rsidR="00FC5D57" w:rsidRPr="00672FD4" w:rsidRDefault="00FC5D57" w:rsidP="00672FD4">
            <w:pPr>
              <w:pStyle w:val="Table8ptHeading-ASDEFCON"/>
            </w:pPr>
            <w:r w:rsidRPr="00672FD4">
              <w:t>(d)</w:t>
            </w:r>
          </w:p>
        </w:tc>
      </w:tr>
      <w:tr w:rsidR="00FC5D57" w14:paraId="2CFBA563" w14:textId="77777777" w:rsidTr="008A3C9E">
        <w:trPr>
          <w:cantSplit/>
        </w:trPr>
        <w:tc>
          <w:tcPr>
            <w:tcW w:w="3681" w:type="dxa"/>
          </w:tcPr>
          <w:p w14:paraId="0BDA3AB6" w14:textId="77777777" w:rsidR="00FC5D57" w:rsidRPr="00866302" w:rsidRDefault="00FC5D57" w:rsidP="00672FD4">
            <w:pPr>
              <w:pStyle w:val="Table8ptText-ASDEFCON"/>
            </w:pPr>
          </w:p>
        </w:tc>
        <w:tc>
          <w:tcPr>
            <w:tcW w:w="1795" w:type="dxa"/>
          </w:tcPr>
          <w:p w14:paraId="4E0B1170" w14:textId="77777777" w:rsidR="00FC5D57" w:rsidRPr="00156CE3" w:rsidRDefault="00FC5D57" w:rsidP="00672FD4">
            <w:pPr>
              <w:pStyle w:val="Table8ptText-ASDEFCON"/>
              <w:rPr>
                <w:sz w:val="20"/>
              </w:rPr>
            </w:pPr>
          </w:p>
        </w:tc>
        <w:tc>
          <w:tcPr>
            <w:tcW w:w="1795" w:type="dxa"/>
          </w:tcPr>
          <w:p w14:paraId="19A8CDCE" w14:textId="77777777" w:rsidR="00FC5D57" w:rsidRPr="00156CE3" w:rsidRDefault="00FC5D57" w:rsidP="00672FD4">
            <w:pPr>
              <w:pStyle w:val="Table8ptText-ASDEFCON"/>
              <w:rPr>
                <w:sz w:val="20"/>
              </w:rPr>
            </w:pPr>
          </w:p>
        </w:tc>
        <w:tc>
          <w:tcPr>
            <w:tcW w:w="1796" w:type="dxa"/>
          </w:tcPr>
          <w:p w14:paraId="7BEC22B0" w14:textId="04F2F62D" w:rsidR="00FC5D57" w:rsidRPr="000F7B60" w:rsidRDefault="00FC5D57" w:rsidP="00672FD4">
            <w:pPr>
              <w:pStyle w:val="Table8ptText-ASDEFCON"/>
              <w:rPr>
                <w:sz w:val="20"/>
              </w:rPr>
            </w:pPr>
            <w:r>
              <w:fldChar w:fldCharType="begin">
                <w:ffData>
                  <w:name w:val="Text14"/>
                  <w:enabled/>
                  <w:calcOnExit w:val="0"/>
                  <w:textInput>
                    <w:default w:val="(  )"/>
                  </w:textInput>
                </w:ffData>
              </w:fldChar>
            </w:r>
            <w:r>
              <w:rPr>
                <w:sz w:val="20"/>
              </w:rPr>
              <w:instrText xml:space="preserve"> FORMTEXT </w:instrText>
            </w:r>
            <w:r>
              <w:fldChar w:fldCharType="separate"/>
            </w:r>
            <w:r>
              <w:rPr>
                <w:noProof/>
              </w:rPr>
              <w:t>(  )</w:t>
            </w:r>
            <w:r>
              <w:fldChar w:fldCharType="end"/>
            </w:r>
            <w:r w:rsidRPr="000F7B60">
              <w:rPr>
                <w:sz w:val="20"/>
              </w:rPr>
              <w:t>%</w:t>
            </w:r>
          </w:p>
        </w:tc>
      </w:tr>
      <w:tr w:rsidR="00FC5D57" w14:paraId="3E2D01FD" w14:textId="77777777" w:rsidTr="008A3C9E">
        <w:trPr>
          <w:cantSplit/>
        </w:trPr>
        <w:tc>
          <w:tcPr>
            <w:tcW w:w="3681" w:type="dxa"/>
          </w:tcPr>
          <w:p w14:paraId="4D048CB9" w14:textId="77777777" w:rsidR="00FC5D57" w:rsidRPr="00866302" w:rsidRDefault="00FC5D57" w:rsidP="00672FD4">
            <w:pPr>
              <w:pStyle w:val="Table8ptText-ASDEFCON"/>
            </w:pPr>
          </w:p>
        </w:tc>
        <w:tc>
          <w:tcPr>
            <w:tcW w:w="1795" w:type="dxa"/>
          </w:tcPr>
          <w:p w14:paraId="4297732B" w14:textId="77777777" w:rsidR="00FC5D57" w:rsidRPr="00156CE3" w:rsidRDefault="00FC5D57" w:rsidP="00672FD4">
            <w:pPr>
              <w:pStyle w:val="Table8ptText-ASDEFCON"/>
              <w:rPr>
                <w:sz w:val="20"/>
              </w:rPr>
            </w:pPr>
          </w:p>
        </w:tc>
        <w:tc>
          <w:tcPr>
            <w:tcW w:w="1795" w:type="dxa"/>
          </w:tcPr>
          <w:p w14:paraId="472A09EB" w14:textId="77777777" w:rsidR="00FC5D57" w:rsidRPr="00156CE3" w:rsidRDefault="00FC5D57" w:rsidP="00672FD4">
            <w:pPr>
              <w:pStyle w:val="Table8ptText-ASDEFCON"/>
              <w:rPr>
                <w:sz w:val="20"/>
              </w:rPr>
            </w:pPr>
          </w:p>
        </w:tc>
        <w:tc>
          <w:tcPr>
            <w:tcW w:w="1796" w:type="dxa"/>
          </w:tcPr>
          <w:p w14:paraId="32CB5949" w14:textId="45F63BF0" w:rsidR="00FC5D57" w:rsidRPr="000F7B60" w:rsidRDefault="00FC5D57" w:rsidP="00672FD4">
            <w:pPr>
              <w:pStyle w:val="Table8ptText-ASDEFCON"/>
            </w:pPr>
            <w:r>
              <w:fldChar w:fldCharType="begin">
                <w:ffData>
                  <w:name w:val="Text14"/>
                  <w:enabled/>
                  <w:calcOnExit w:val="0"/>
                  <w:textInput>
                    <w:default w:val="(  )"/>
                  </w:textInput>
                </w:ffData>
              </w:fldChar>
            </w:r>
            <w:r>
              <w:rPr>
                <w:sz w:val="20"/>
              </w:rPr>
              <w:instrText xml:space="preserve"> FORMTEXT </w:instrText>
            </w:r>
            <w:r>
              <w:fldChar w:fldCharType="separate"/>
            </w:r>
            <w:r>
              <w:rPr>
                <w:noProof/>
              </w:rPr>
              <w:t>(  )</w:t>
            </w:r>
            <w:r>
              <w:fldChar w:fldCharType="end"/>
            </w:r>
            <w:r w:rsidRPr="000F7B60">
              <w:rPr>
                <w:sz w:val="20"/>
              </w:rPr>
              <w:t>%</w:t>
            </w:r>
          </w:p>
        </w:tc>
      </w:tr>
      <w:tr w:rsidR="00FC5D57" w14:paraId="601B19DA" w14:textId="77777777" w:rsidTr="008A3C9E">
        <w:trPr>
          <w:cantSplit/>
        </w:trPr>
        <w:tc>
          <w:tcPr>
            <w:tcW w:w="3681" w:type="dxa"/>
          </w:tcPr>
          <w:p w14:paraId="5FB210CA" w14:textId="77777777" w:rsidR="00FC5D57" w:rsidRPr="00866302" w:rsidRDefault="00FC5D57" w:rsidP="00672FD4">
            <w:pPr>
              <w:pStyle w:val="Table8ptText-ASDEFCON"/>
            </w:pPr>
          </w:p>
        </w:tc>
        <w:tc>
          <w:tcPr>
            <w:tcW w:w="1795" w:type="dxa"/>
          </w:tcPr>
          <w:p w14:paraId="4D3AF2F8" w14:textId="77777777" w:rsidR="00FC5D57" w:rsidRPr="00156CE3" w:rsidRDefault="00FC5D57" w:rsidP="00672FD4">
            <w:pPr>
              <w:pStyle w:val="Table8ptText-ASDEFCON"/>
              <w:rPr>
                <w:sz w:val="20"/>
              </w:rPr>
            </w:pPr>
          </w:p>
        </w:tc>
        <w:tc>
          <w:tcPr>
            <w:tcW w:w="1795" w:type="dxa"/>
          </w:tcPr>
          <w:p w14:paraId="6987E8E9" w14:textId="77777777" w:rsidR="00FC5D57" w:rsidRPr="00156CE3" w:rsidRDefault="00FC5D57" w:rsidP="00672FD4">
            <w:pPr>
              <w:pStyle w:val="Table8ptText-ASDEFCON"/>
              <w:rPr>
                <w:sz w:val="20"/>
              </w:rPr>
            </w:pPr>
          </w:p>
        </w:tc>
        <w:tc>
          <w:tcPr>
            <w:tcW w:w="1796" w:type="dxa"/>
          </w:tcPr>
          <w:p w14:paraId="1DFF242A" w14:textId="36AF658B" w:rsidR="00FC5D57" w:rsidRPr="000F7B60" w:rsidRDefault="00FC5D57" w:rsidP="00672FD4">
            <w:pPr>
              <w:pStyle w:val="Table8ptText-ASDEFCON"/>
              <w:rPr>
                <w:sz w:val="20"/>
              </w:rPr>
            </w:pPr>
            <w:r>
              <w:fldChar w:fldCharType="begin">
                <w:ffData>
                  <w:name w:val="Text14"/>
                  <w:enabled/>
                  <w:calcOnExit w:val="0"/>
                  <w:textInput>
                    <w:default w:val="(  )"/>
                  </w:textInput>
                </w:ffData>
              </w:fldChar>
            </w:r>
            <w:r>
              <w:rPr>
                <w:sz w:val="20"/>
              </w:rPr>
              <w:instrText xml:space="preserve"> FORMTEXT </w:instrText>
            </w:r>
            <w:r>
              <w:fldChar w:fldCharType="separate"/>
            </w:r>
            <w:r>
              <w:rPr>
                <w:noProof/>
              </w:rPr>
              <w:t>(  )</w:t>
            </w:r>
            <w:r>
              <w:fldChar w:fldCharType="end"/>
            </w:r>
            <w:r w:rsidRPr="000F7B60">
              <w:rPr>
                <w:sz w:val="20"/>
              </w:rPr>
              <w:t>%</w:t>
            </w:r>
          </w:p>
        </w:tc>
      </w:tr>
      <w:tr w:rsidR="00FC5D57" w14:paraId="0DE9312B" w14:textId="77777777" w:rsidTr="008A3C9E">
        <w:trPr>
          <w:cantSplit/>
        </w:trPr>
        <w:tc>
          <w:tcPr>
            <w:tcW w:w="3681" w:type="dxa"/>
          </w:tcPr>
          <w:p w14:paraId="0ABB9BB0" w14:textId="77777777" w:rsidR="00FC5D57" w:rsidRPr="00866302" w:rsidRDefault="00FC5D57" w:rsidP="00672FD4">
            <w:pPr>
              <w:pStyle w:val="Table8ptText-ASDEFCON"/>
            </w:pPr>
          </w:p>
        </w:tc>
        <w:tc>
          <w:tcPr>
            <w:tcW w:w="1795" w:type="dxa"/>
          </w:tcPr>
          <w:p w14:paraId="5A505A18" w14:textId="77777777" w:rsidR="00FC5D57" w:rsidRPr="00156CE3" w:rsidRDefault="00FC5D57" w:rsidP="00672FD4">
            <w:pPr>
              <w:pStyle w:val="Table8ptText-ASDEFCON"/>
              <w:rPr>
                <w:sz w:val="20"/>
              </w:rPr>
            </w:pPr>
          </w:p>
        </w:tc>
        <w:tc>
          <w:tcPr>
            <w:tcW w:w="1795" w:type="dxa"/>
          </w:tcPr>
          <w:p w14:paraId="579D3C89" w14:textId="77777777" w:rsidR="00FC5D57" w:rsidRPr="00156CE3" w:rsidRDefault="00FC5D57" w:rsidP="00672FD4">
            <w:pPr>
              <w:pStyle w:val="Table8ptText-ASDEFCON"/>
              <w:rPr>
                <w:sz w:val="20"/>
              </w:rPr>
            </w:pPr>
          </w:p>
        </w:tc>
        <w:tc>
          <w:tcPr>
            <w:tcW w:w="1796" w:type="dxa"/>
          </w:tcPr>
          <w:p w14:paraId="46282A3D" w14:textId="5BAFC026" w:rsidR="00FC5D57" w:rsidRPr="000F7B60" w:rsidRDefault="00FC5D57" w:rsidP="00672FD4">
            <w:pPr>
              <w:pStyle w:val="Table8ptText-ASDEFCON"/>
              <w:rPr>
                <w:sz w:val="20"/>
              </w:rPr>
            </w:pPr>
            <w:r>
              <w:fldChar w:fldCharType="begin">
                <w:ffData>
                  <w:name w:val="Text14"/>
                  <w:enabled/>
                  <w:calcOnExit w:val="0"/>
                  <w:textInput>
                    <w:default w:val="(  )"/>
                  </w:textInput>
                </w:ffData>
              </w:fldChar>
            </w:r>
            <w:r>
              <w:rPr>
                <w:sz w:val="20"/>
              </w:rPr>
              <w:instrText xml:space="preserve"> FORMTEXT </w:instrText>
            </w:r>
            <w:r>
              <w:fldChar w:fldCharType="separate"/>
            </w:r>
            <w:r>
              <w:rPr>
                <w:noProof/>
              </w:rPr>
              <w:t>(  )</w:t>
            </w:r>
            <w:r>
              <w:fldChar w:fldCharType="end"/>
            </w:r>
            <w:r w:rsidRPr="000F7B60">
              <w:rPr>
                <w:sz w:val="20"/>
              </w:rPr>
              <w:t>%</w:t>
            </w:r>
          </w:p>
        </w:tc>
      </w:tr>
    </w:tbl>
    <w:p w14:paraId="460FEB47" w14:textId="77777777" w:rsidR="00FC5D57" w:rsidRDefault="00FC5D57" w:rsidP="00FC5D57">
      <w:pPr>
        <w:pStyle w:val="ASDEFCONOptionSpace"/>
      </w:pPr>
    </w:p>
    <w:p w14:paraId="6BC1E685" w14:textId="77777777" w:rsidR="00FC5D57" w:rsidRPr="003570E8" w:rsidRDefault="00FC5D57" w:rsidP="00FC5D57">
      <w:pPr>
        <w:pStyle w:val="ASDEFCONOptionSpace"/>
        <w:outlineLvl w:val="1"/>
      </w:pPr>
    </w:p>
    <w:p w14:paraId="08B57375" w14:textId="77777777" w:rsidR="00FC5D57" w:rsidRDefault="00FC5D57" w:rsidP="00FC5D57">
      <w:pPr>
        <w:pStyle w:val="COTCOCLV2-ASDEFCON"/>
      </w:pPr>
      <w:r>
        <w:t>Alternate and Additional Deeming Rates (RFT Core)</w:t>
      </w:r>
    </w:p>
    <w:p w14:paraId="341AFBCA" w14:textId="2E6B4998" w:rsidR="00FC5D57" w:rsidRDefault="00FC5D57" w:rsidP="00FC5D57">
      <w:pPr>
        <w:pStyle w:val="NoteToDrafters-ASDEFCON"/>
      </w:pPr>
      <w:r>
        <w:t xml:space="preserve">Note to drafters:  </w:t>
      </w:r>
      <w:r>
        <w:fldChar w:fldCharType="begin"/>
      </w:r>
      <w:r>
        <w:instrText xml:space="preserve"> REF _Ref74311223 \h </w:instrText>
      </w:r>
      <w:r>
        <w:fldChar w:fldCharType="separate"/>
      </w:r>
      <w:r w:rsidR="002C1268">
        <w:t>Table B-</w:t>
      </w:r>
      <w:r w:rsidR="002C1268">
        <w:rPr>
          <w:noProof/>
        </w:rPr>
        <w:t>2</w:t>
      </w:r>
      <w:r>
        <w:fldChar w:fldCharType="end"/>
      </w:r>
      <w:r>
        <w:t xml:space="preserve"> may be pre-populated by the drafter with alternative and/or additional deeming rates, prior to tendering, when the Commonwealth considers that deeming rates other than those listed in the ACE Measurement Rules should be applied to the proposed Contract.</w:t>
      </w:r>
    </w:p>
    <w:p w14:paraId="0A3A3546" w14:textId="0CBEBFF1" w:rsidR="00FC5D57" w:rsidRDefault="00FC5D57" w:rsidP="00FC5D57">
      <w:pPr>
        <w:pStyle w:val="NoteToTenderers-ASDEFCON"/>
      </w:pPr>
      <w:r>
        <w:t xml:space="preserve">Note to tenderers:  The Commonwealth will consider deeming rates other than those listed in the ACE Measurement Rules for the proposed Contract.  </w:t>
      </w:r>
      <w:r>
        <w:fldChar w:fldCharType="begin"/>
      </w:r>
      <w:r>
        <w:instrText xml:space="preserve"> REF _Ref74311223 \h </w:instrText>
      </w:r>
      <w:r>
        <w:fldChar w:fldCharType="separate"/>
      </w:r>
      <w:r w:rsidR="002C1268">
        <w:t>Table B-</w:t>
      </w:r>
      <w:r w:rsidR="002C1268">
        <w:rPr>
          <w:noProof/>
        </w:rPr>
        <w:t>2</w:t>
      </w:r>
      <w:r>
        <w:fldChar w:fldCharType="end"/>
      </w:r>
      <w:r>
        <w:t xml:space="preserve"> will consist of the successful tenderer’s response to TDR D-11,</w:t>
      </w:r>
      <w:r w:rsidRPr="002A29EA">
        <w:t xml:space="preserve"> </w:t>
      </w:r>
      <w:r>
        <w:t>and any negotiated adjustments.</w:t>
      </w:r>
    </w:p>
    <w:p w14:paraId="761A7D71" w14:textId="7B59F7A9" w:rsidR="00FC5D57" w:rsidRPr="00C071C2" w:rsidRDefault="00FC5D57" w:rsidP="00FC5D57">
      <w:pPr>
        <w:pStyle w:val="COTCOCLV3-ASDEFCON"/>
      </w:pPr>
      <w:r>
        <w:fldChar w:fldCharType="begin"/>
      </w:r>
      <w:r>
        <w:instrText xml:space="preserve"> REF _Ref74311223 \h </w:instrText>
      </w:r>
      <w:r>
        <w:fldChar w:fldCharType="separate"/>
      </w:r>
      <w:r w:rsidR="002C1268">
        <w:t>Table B-</w:t>
      </w:r>
      <w:r w:rsidR="002C1268">
        <w:rPr>
          <w:noProof/>
        </w:rPr>
        <w:t>2</w:t>
      </w:r>
      <w:r>
        <w:fldChar w:fldCharType="end"/>
      </w:r>
      <w:r>
        <w:t xml:space="preserve"> </w:t>
      </w:r>
      <w:r w:rsidRPr="00C071C2">
        <w:t xml:space="preserve">below specifies alternate or additional Subcontract categories, thresholds and deemed ACE and ICE </w:t>
      </w:r>
      <w:r w:rsidRPr="00BB7EA7">
        <w:t xml:space="preserve">percentages </w:t>
      </w:r>
      <w:r w:rsidRPr="00C071C2">
        <w:t xml:space="preserve">for the purposes of the application of this </w:t>
      </w:r>
      <w:r>
        <w:t>paragraph</w:t>
      </w:r>
      <w:r w:rsidRPr="00C071C2">
        <w:t xml:space="preserve"> 3 of the ACE Measurement Rules.</w:t>
      </w:r>
    </w:p>
    <w:p w14:paraId="714B4F09" w14:textId="29CFC25E" w:rsidR="00FC5D57" w:rsidRDefault="00FC5D57" w:rsidP="00FC5D57">
      <w:pPr>
        <w:pStyle w:val="Caption"/>
        <w:keepNext/>
      </w:pPr>
      <w:bookmarkStart w:id="169" w:name="_Ref74311223"/>
      <w:bookmarkStart w:id="170" w:name="_GoBack"/>
      <w:r>
        <w:lastRenderedPageBreak/>
        <w:t>Table B-</w:t>
      </w:r>
      <w:fldSimple w:instr=" SEQ Table \* ARABIC ">
        <w:r w:rsidR="002C1268">
          <w:rPr>
            <w:noProof/>
          </w:rPr>
          <w:t>2</w:t>
        </w:r>
      </w:fldSimple>
      <w:bookmarkEnd w:id="169"/>
      <w:r>
        <w:t>: Approved Alternate and Additional Deeming Rates</w:t>
      </w:r>
    </w:p>
    <w:tbl>
      <w:tblPr>
        <w:tblStyle w:val="TableGrid"/>
        <w:tblW w:w="0" w:type="auto"/>
        <w:tblLook w:val="04A0" w:firstRow="1" w:lastRow="0" w:firstColumn="1" w:lastColumn="0" w:noHBand="0" w:noVBand="1"/>
      </w:tblPr>
      <w:tblGrid>
        <w:gridCol w:w="3442"/>
        <w:gridCol w:w="2906"/>
        <w:gridCol w:w="1357"/>
        <w:gridCol w:w="1357"/>
      </w:tblGrid>
      <w:tr w:rsidR="00FC5D57" w:rsidRPr="00CC4781" w14:paraId="3A8AF9C8" w14:textId="77777777" w:rsidTr="00672FD4">
        <w:trPr>
          <w:trHeight w:val="182"/>
          <w:tblHeader/>
        </w:trPr>
        <w:tc>
          <w:tcPr>
            <w:tcW w:w="0" w:type="auto"/>
            <w:vMerge w:val="restart"/>
            <w:shd w:val="clear" w:color="auto" w:fill="D9D9D9" w:themeFill="background1" w:themeFillShade="D9"/>
          </w:tcPr>
          <w:p w14:paraId="0BCEF470" w14:textId="4BF2909B" w:rsidR="00FC5D57" w:rsidRPr="00CC4781" w:rsidRDefault="00FC5D57" w:rsidP="008A3C9E">
            <w:pPr>
              <w:pStyle w:val="Table8ptHeading-ASDEFCON"/>
            </w:pPr>
            <w:r w:rsidRPr="00CC4781">
              <w:t xml:space="preserve">Nature of </w:t>
            </w:r>
            <w:r>
              <w:t xml:space="preserve">cost category / </w:t>
            </w:r>
            <w:r w:rsidRPr="00CC4781">
              <w:t>Subcontractor work</w:t>
            </w:r>
          </w:p>
        </w:tc>
        <w:tc>
          <w:tcPr>
            <w:tcW w:w="0" w:type="auto"/>
            <w:vMerge w:val="restart"/>
            <w:shd w:val="clear" w:color="auto" w:fill="D9D9D9" w:themeFill="background1" w:themeFillShade="D9"/>
          </w:tcPr>
          <w:p w14:paraId="1D8413E1" w14:textId="77777777" w:rsidR="00FC5D57" w:rsidRPr="00CC4781" w:rsidRDefault="00FC5D57" w:rsidP="008A3C9E">
            <w:pPr>
              <w:pStyle w:val="Table8ptHeading-ASDEFCON"/>
            </w:pPr>
            <w:r>
              <w:t>Applicable Threshold (GST exclusive)</w:t>
            </w:r>
          </w:p>
        </w:tc>
        <w:tc>
          <w:tcPr>
            <w:tcW w:w="0" w:type="auto"/>
            <w:gridSpan w:val="2"/>
            <w:shd w:val="clear" w:color="auto" w:fill="D9D9D9" w:themeFill="background1" w:themeFillShade="D9"/>
          </w:tcPr>
          <w:p w14:paraId="6EFB5223" w14:textId="13983EC8" w:rsidR="00FC5D57" w:rsidRPr="00CC4781" w:rsidRDefault="00FC5D57" w:rsidP="008A3C9E">
            <w:pPr>
              <w:pStyle w:val="Table8ptHeading-ASDEFCON"/>
            </w:pPr>
            <w:r w:rsidRPr="00CC4781">
              <w:t xml:space="preserve">Deemed </w:t>
            </w:r>
            <w:r>
              <w:t xml:space="preserve">ACE </w:t>
            </w:r>
            <w:r w:rsidRPr="00CC4781">
              <w:t xml:space="preserve">and </w:t>
            </w:r>
            <w:r>
              <w:t>ICE</w:t>
            </w:r>
          </w:p>
        </w:tc>
      </w:tr>
      <w:tr w:rsidR="00FC5D57" w:rsidRPr="00CC4781" w14:paraId="4D0312F1" w14:textId="77777777" w:rsidTr="008A3C9E">
        <w:trPr>
          <w:trHeight w:val="182"/>
          <w:tblHeader/>
        </w:trPr>
        <w:tc>
          <w:tcPr>
            <w:tcW w:w="0" w:type="auto"/>
            <w:vMerge/>
            <w:shd w:val="clear" w:color="auto" w:fill="D9D9D9" w:themeFill="background1" w:themeFillShade="D9"/>
          </w:tcPr>
          <w:p w14:paraId="009D4B3F" w14:textId="77777777" w:rsidR="00FC5D57" w:rsidRPr="00CC4781" w:rsidRDefault="00FC5D57" w:rsidP="008A3C9E">
            <w:pPr>
              <w:pStyle w:val="Table8ptHeading-ASDEFCON"/>
            </w:pPr>
          </w:p>
        </w:tc>
        <w:tc>
          <w:tcPr>
            <w:tcW w:w="0" w:type="auto"/>
            <w:vMerge/>
            <w:shd w:val="clear" w:color="auto" w:fill="D9D9D9" w:themeFill="background1" w:themeFillShade="D9"/>
          </w:tcPr>
          <w:p w14:paraId="2D5C5E58" w14:textId="77777777" w:rsidR="00FC5D57" w:rsidRPr="00CC4781" w:rsidRDefault="00FC5D57" w:rsidP="008A3C9E">
            <w:pPr>
              <w:pStyle w:val="Table8ptHeading-ASDEFCON"/>
            </w:pPr>
          </w:p>
        </w:tc>
        <w:tc>
          <w:tcPr>
            <w:tcW w:w="0" w:type="auto"/>
            <w:shd w:val="clear" w:color="auto" w:fill="D9D9D9" w:themeFill="background1" w:themeFillShade="D9"/>
          </w:tcPr>
          <w:p w14:paraId="4B9C211F" w14:textId="5D5786D7" w:rsidR="00FC5D57" w:rsidRPr="00CC4781" w:rsidRDefault="00FC5D57" w:rsidP="008A3C9E">
            <w:pPr>
              <w:pStyle w:val="Table8ptHeading-ASDEFCON"/>
            </w:pPr>
            <w:r>
              <w:t>ACE%</w:t>
            </w:r>
          </w:p>
        </w:tc>
        <w:tc>
          <w:tcPr>
            <w:tcW w:w="0" w:type="auto"/>
            <w:shd w:val="clear" w:color="auto" w:fill="D9D9D9" w:themeFill="background1" w:themeFillShade="D9"/>
          </w:tcPr>
          <w:p w14:paraId="3FAF8EB9" w14:textId="4063556A" w:rsidR="00FC5D57" w:rsidRPr="00CC4781" w:rsidRDefault="00FC5D57" w:rsidP="008A3C9E">
            <w:pPr>
              <w:pStyle w:val="Table8ptHeading-ASDEFCON"/>
            </w:pPr>
            <w:r>
              <w:t>ICE%</w:t>
            </w:r>
          </w:p>
        </w:tc>
      </w:tr>
      <w:tr w:rsidR="00FC5D57" w:rsidRPr="00CC4781" w14:paraId="7FC18B95" w14:textId="77777777" w:rsidTr="00672FD4">
        <w:tc>
          <w:tcPr>
            <w:tcW w:w="0" w:type="auto"/>
            <w:shd w:val="clear" w:color="auto" w:fill="auto"/>
          </w:tcPr>
          <w:p w14:paraId="09FA8930" w14:textId="4DFA8F9F" w:rsidR="00FC5D57" w:rsidRPr="00CD31C2" w:rsidRDefault="00FC5D57" w:rsidP="008A3C9E">
            <w:pPr>
              <w:pStyle w:val="Table8ptText-ASDEFCON"/>
              <w:rPr>
                <w:b/>
              </w:rPr>
            </w:pPr>
            <w:r w:rsidRPr="00CD31C2">
              <w:rPr>
                <w:b/>
              </w:rPr>
              <w:fldChar w:fldCharType="begin">
                <w:ffData>
                  <w:name w:val=""/>
                  <w:enabled/>
                  <w:calcOnExit w:val="0"/>
                  <w:textInput>
                    <w:default w:val="(…INSERT description...)"/>
                  </w:textInput>
                </w:ffData>
              </w:fldChar>
            </w:r>
            <w:r w:rsidRPr="00CD31C2">
              <w:rPr>
                <w:b/>
              </w:rPr>
              <w:instrText xml:space="preserve"> FORMTEXT </w:instrText>
            </w:r>
            <w:r w:rsidRPr="00CD31C2">
              <w:rPr>
                <w:b/>
              </w:rPr>
            </w:r>
            <w:r w:rsidRPr="00CD31C2">
              <w:rPr>
                <w:b/>
              </w:rPr>
              <w:fldChar w:fldCharType="separate"/>
            </w:r>
            <w:r w:rsidRPr="00CD31C2">
              <w:rPr>
                <w:b/>
              </w:rPr>
              <w:t>(…INSERT description...)</w:t>
            </w:r>
            <w:r w:rsidRPr="00CD31C2">
              <w:rPr>
                <w:b/>
              </w:rPr>
              <w:fldChar w:fldCharType="end"/>
            </w:r>
          </w:p>
        </w:tc>
        <w:tc>
          <w:tcPr>
            <w:tcW w:w="0" w:type="auto"/>
          </w:tcPr>
          <w:p w14:paraId="6B6D9D8C" w14:textId="33119011" w:rsidR="00FC5D57" w:rsidRPr="00CD31C2" w:rsidRDefault="00FC5D57" w:rsidP="00672FD4">
            <w:pPr>
              <w:pStyle w:val="Table8ptText-ASDEFCON"/>
              <w:rPr>
                <w:b/>
              </w:rPr>
            </w:pPr>
            <w:r w:rsidRPr="00CD31C2">
              <w:rPr>
                <w:b/>
              </w:rPr>
              <w:fldChar w:fldCharType="begin">
                <w:ffData>
                  <w:name w:val="Text10"/>
                  <w:enabled/>
                  <w:calcOnExit w:val="0"/>
                  <w:textInput>
                    <w:default w:val="(…INSERT threshold value...)"/>
                  </w:textInput>
                </w:ffData>
              </w:fldChar>
            </w:r>
            <w:r w:rsidRPr="00CD31C2">
              <w:rPr>
                <w:b/>
              </w:rPr>
              <w:instrText xml:space="preserve"> FORMTEXT </w:instrText>
            </w:r>
            <w:r w:rsidRPr="00CD31C2">
              <w:rPr>
                <w:b/>
              </w:rPr>
            </w:r>
            <w:r w:rsidRPr="00CD31C2">
              <w:rPr>
                <w:b/>
              </w:rPr>
              <w:fldChar w:fldCharType="separate"/>
            </w:r>
            <w:r w:rsidRPr="00CD31C2">
              <w:rPr>
                <w:b/>
              </w:rPr>
              <w:t>(…INSERT threshold value...)</w:t>
            </w:r>
            <w:r w:rsidRPr="00CD31C2">
              <w:rPr>
                <w:b/>
              </w:rPr>
              <w:fldChar w:fldCharType="end"/>
            </w:r>
          </w:p>
        </w:tc>
        <w:tc>
          <w:tcPr>
            <w:tcW w:w="0" w:type="auto"/>
            <w:shd w:val="clear" w:color="auto" w:fill="auto"/>
          </w:tcPr>
          <w:p w14:paraId="6741FD04" w14:textId="75096697" w:rsidR="00FC5D57" w:rsidRPr="00CD31C2" w:rsidRDefault="00FC5D57" w:rsidP="00672FD4">
            <w:pPr>
              <w:pStyle w:val="Table8ptText-ASDEFCON"/>
              <w:rPr>
                <w:b/>
              </w:rPr>
            </w:pPr>
            <w:r w:rsidRPr="00CD31C2">
              <w:rPr>
                <w:b/>
              </w:rPr>
              <w:fldChar w:fldCharType="begin"/>
            </w:r>
            <w:r w:rsidRPr="00CD31C2">
              <w:rPr>
                <w:b/>
              </w:rPr>
              <w:instrText xml:space="preserve"> FORMTEXT </w:instrText>
            </w:r>
            <w:r w:rsidRPr="00CD31C2">
              <w:rPr>
                <w:b/>
              </w:rPr>
              <w:fldChar w:fldCharType="separate"/>
            </w:r>
            <w:r w:rsidRPr="00CD31C2">
              <w:rPr>
                <w:b/>
              </w:rPr>
              <w:t>(…INSERT %...)</w:t>
            </w:r>
            <w:r w:rsidRPr="00CD31C2">
              <w:rPr>
                <w:b/>
              </w:rPr>
              <w:fldChar w:fldCharType="end"/>
            </w:r>
          </w:p>
        </w:tc>
        <w:tc>
          <w:tcPr>
            <w:tcW w:w="0" w:type="auto"/>
            <w:shd w:val="clear" w:color="auto" w:fill="auto"/>
          </w:tcPr>
          <w:p w14:paraId="699477B7" w14:textId="4DCFF521"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r>
      <w:tr w:rsidR="00FC5D57" w:rsidRPr="00CC4781" w14:paraId="383B044E" w14:textId="77777777" w:rsidTr="00672FD4">
        <w:tc>
          <w:tcPr>
            <w:tcW w:w="0" w:type="auto"/>
            <w:shd w:val="clear" w:color="auto" w:fill="auto"/>
          </w:tcPr>
          <w:p w14:paraId="3F14C6BE" w14:textId="4A5623AD" w:rsidR="00FC5D57" w:rsidRPr="00CD31C2" w:rsidRDefault="00FC5D57" w:rsidP="008A3C9E">
            <w:pPr>
              <w:pStyle w:val="Table8ptText-ASDEFCON"/>
              <w:rPr>
                <w:b/>
              </w:rPr>
            </w:pPr>
            <w:r w:rsidRPr="00CD31C2">
              <w:rPr>
                <w:b/>
              </w:rPr>
              <w:fldChar w:fldCharType="begin">
                <w:ffData>
                  <w:name w:val=""/>
                  <w:enabled/>
                  <w:calcOnExit w:val="0"/>
                  <w:textInput>
                    <w:default w:val="(…INSERT description...)"/>
                  </w:textInput>
                </w:ffData>
              </w:fldChar>
            </w:r>
            <w:r w:rsidRPr="00CD31C2">
              <w:rPr>
                <w:b/>
              </w:rPr>
              <w:instrText xml:space="preserve"> FORMTEXT </w:instrText>
            </w:r>
            <w:r w:rsidRPr="00CD31C2">
              <w:rPr>
                <w:b/>
              </w:rPr>
            </w:r>
            <w:r w:rsidRPr="00CD31C2">
              <w:rPr>
                <w:b/>
              </w:rPr>
              <w:fldChar w:fldCharType="separate"/>
            </w:r>
            <w:r w:rsidRPr="00CD31C2">
              <w:rPr>
                <w:b/>
              </w:rPr>
              <w:t>(…INSERT description...)</w:t>
            </w:r>
            <w:r w:rsidRPr="00CD31C2">
              <w:rPr>
                <w:b/>
              </w:rPr>
              <w:fldChar w:fldCharType="end"/>
            </w:r>
          </w:p>
        </w:tc>
        <w:tc>
          <w:tcPr>
            <w:tcW w:w="0" w:type="auto"/>
          </w:tcPr>
          <w:p w14:paraId="1B194B5B" w14:textId="5C8CE8A8" w:rsidR="00FC5D57" w:rsidRPr="00CD31C2" w:rsidRDefault="00FC5D57" w:rsidP="00672FD4">
            <w:pPr>
              <w:pStyle w:val="Table8ptText-ASDEFCON"/>
              <w:rPr>
                <w:b/>
              </w:rPr>
            </w:pPr>
            <w:r w:rsidRPr="00CD31C2">
              <w:rPr>
                <w:b/>
              </w:rPr>
              <w:fldChar w:fldCharType="begin">
                <w:ffData>
                  <w:name w:val=""/>
                  <w:enabled/>
                  <w:calcOnExit w:val="0"/>
                  <w:textInput>
                    <w:default w:val="(…INSERT threshold value...)"/>
                  </w:textInput>
                </w:ffData>
              </w:fldChar>
            </w:r>
            <w:r w:rsidRPr="00CD31C2">
              <w:rPr>
                <w:b/>
              </w:rPr>
              <w:instrText xml:space="preserve"> FORMTEXT </w:instrText>
            </w:r>
            <w:r w:rsidRPr="00CD31C2">
              <w:rPr>
                <w:b/>
              </w:rPr>
            </w:r>
            <w:r w:rsidRPr="00CD31C2">
              <w:rPr>
                <w:b/>
              </w:rPr>
              <w:fldChar w:fldCharType="separate"/>
            </w:r>
            <w:r w:rsidRPr="00CD31C2">
              <w:rPr>
                <w:b/>
              </w:rPr>
              <w:t>(…INSERT threshold value...)</w:t>
            </w:r>
            <w:r w:rsidRPr="00CD31C2">
              <w:rPr>
                <w:b/>
              </w:rPr>
              <w:fldChar w:fldCharType="end"/>
            </w:r>
          </w:p>
        </w:tc>
        <w:tc>
          <w:tcPr>
            <w:tcW w:w="0" w:type="auto"/>
            <w:shd w:val="clear" w:color="auto" w:fill="auto"/>
          </w:tcPr>
          <w:p w14:paraId="346C9DDA" w14:textId="6629B9D9"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c>
          <w:tcPr>
            <w:tcW w:w="0" w:type="auto"/>
            <w:shd w:val="clear" w:color="auto" w:fill="auto"/>
          </w:tcPr>
          <w:p w14:paraId="45F08C16" w14:textId="3EC84275"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r>
    </w:tbl>
    <w:p w14:paraId="4B20F5C8" w14:textId="77777777" w:rsidR="00FC5D57" w:rsidRDefault="00FC5D57" w:rsidP="00FC5D57">
      <w:pPr>
        <w:pStyle w:val="ASDEFCONOptionSpace"/>
      </w:pPr>
      <w:bookmarkStart w:id="171" w:name="_Toc74207417"/>
      <w:bookmarkStart w:id="172" w:name="_Toc74207740"/>
      <w:bookmarkStart w:id="173" w:name="_Toc74208018"/>
      <w:bookmarkStart w:id="174" w:name="_Toc74208295"/>
      <w:bookmarkStart w:id="175" w:name="_Toc74208576"/>
      <w:bookmarkStart w:id="176" w:name="_Toc74208854"/>
      <w:bookmarkStart w:id="177" w:name="_Toc74308403"/>
      <w:bookmarkStart w:id="178" w:name="_Toc74308797"/>
      <w:bookmarkStart w:id="179" w:name="_Toc74309183"/>
      <w:bookmarkStart w:id="180" w:name="_Toc74636439"/>
      <w:bookmarkEnd w:id="171"/>
      <w:bookmarkEnd w:id="172"/>
      <w:bookmarkEnd w:id="173"/>
      <w:bookmarkEnd w:id="174"/>
      <w:bookmarkEnd w:id="175"/>
      <w:bookmarkEnd w:id="176"/>
      <w:bookmarkEnd w:id="177"/>
      <w:bookmarkEnd w:id="178"/>
      <w:bookmarkEnd w:id="179"/>
      <w:bookmarkEnd w:id="180"/>
    </w:p>
    <w:p w14:paraId="4A81E481" w14:textId="77777777" w:rsidR="00FC5D57" w:rsidRDefault="00FC5D57" w:rsidP="00FC5D57">
      <w:pPr>
        <w:pStyle w:val="COTCOCLV3-ASDEFCON"/>
      </w:pPr>
      <w:r>
        <w:t xml:space="preserve">The parties acknowledge and agree that, in accordance with </w:t>
      </w:r>
      <w:r w:rsidRPr="00C071C2">
        <w:t>paragraph</w:t>
      </w:r>
      <w:r>
        <w:t xml:space="preserve"> 4 of the ACE Measurement Rules, alternate deeming rates for indirect costs (including overhead and general and administrative costs) for the Contractor and </w:t>
      </w:r>
      <w:r w:rsidRPr="00C071C2">
        <w:t>specified</w:t>
      </w:r>
      <w:r>
        <w:t xml:space="preserve"> Subcontractors shall be applied as follows:</w:t>
      </w:r>
    </w:p>
    <w:p w14:paraId="74280373" w14:textId="30BEC0F3" w:rsidR="00FC5D57" w:rsidRDefault="00FC5D57" w:rsidP="00FC5D57">
      <w:pPr>
        <w:pStyle w:val="Caption"/>
        <w:keepNext/>
      </w:pPr>
      <w:bookmarkStart w:id="181" w:name="_Ref225680839"/>
      <w:r>
        <w:t>Table B-</w:t>
      </w:r>
      <w:fldSimple w:instr=" SEQ Table \* ARABIC ">
        <w:r w:rsidR="002C1268">
          <w:rPr>
            <w:noProof/>
          </w:rPr>
          <w:t>3</w:t>
        </w:r>
      </w:fldSimple>
      <w:bookmarkEnd w:id="181"/>
      <w:r>
        <w:t>: Approved Alternate Deeming Rates for Indirect Costs</w:t>
      </w:r>
    </w:p>
    <w:tbl>
      <w:tblPr>
        <w:tblStyle w:val="TableGrid"/>
        <w:tblpPr w:leftFromText="180" w:rightFromText="180" w:vertAnchor="text" w:horzAnchor="margin" w:tblpXSpec="center" w:tblpY="-60"/>
        <w:tblW w:w="0" w:type="auto"/>
        <w:tblLayout w:type="fixed"/>
        <w:tblLook w:val="04A0" w:firstRow="1" w:lastRow="0" w:firstColumn="1" w:lastColumn="0" w:noHBand="0" w:noVBand="1"/>
      </w:tblPr>
      <w:tblGrid>
        <w:gridCol w:w="5032"/>
        <w:gridCol w:w="2015"/>
        <w:gridCol w:w="2015"/>
      </w:tblGrid>
      <w:tr w:rsidR="00FC5D57" w14:paraId="60DD5957" w14:textId="77777777" w:rsidTr="00672FD4">
        <w:tc>
          <w:tcPr>
            <w:tcW w:w="5032" w:type="dxa"/>
            <w:shd w:val="clear" w:color="auto" w:fill="D9D9D9" w:themeFill="background1" w:themeFillShade="D9"/>
          </w:tcPr>
          <w:p w14:paraId="3E1943C5" w14:textId="77777777" w:rsidR="00FC5D57" w:rsidRDefault="00FC5D57" w:rsidP="008A3C9E">
            <w:pPr>
              <w:pStyle w:val="Table8ptHeading-ASDEFCON"/>
            </w:pPr>
            <w:r>
              <w:t>Entity Name</w:t>
            </w:r>
          </w:p>
        </w:tc>
        <w:tc>
          <w:tcPr>
            <w:tcW w:w="2015" w:type="dxa"/>
            <w:shd w:val="clear" w:color="auto" w:fill="D9D9D9" w:themeFill="background1" w:themeFillShade="D9"/>
          </w:tcPr>
          <w:p w14:paraId="6A49B31B" w14:textId="2D97133B" w:rsidR="00FC5D57" w:rsidRDefault="00FC5D57" w:rsidP="00672FD4">
            <w:pPr>
              <w:pStyle w:val="Table8ptHeading-ASDEFCON"/>
            </w:pPr>
            <w:r>
              <w:t>Deemed ACE%</w:t>
            </w:r>
          </w:p>
        </w:tc>
        <w:tc>
          <w:tcPr>
            <w:tcW w:w="2015" w:type="dxa"/>
            <w:shd w:val="clear" w:color="auto" w:fill="D9D9D9" w:themeFill="background1" w:themeFillShade="D9"/>
          </w:tcPr>
          <w:p w14:paraId="28690B25" w14:textId="73AF3B1E" w:rsidR="00FC5D57" w:rsidRDefault="00FC5D57" w:rsidP="00672FD4">
            <w:pPr>
              <w:pStyle w:val="Table8ptHeading-ASDEFCON"/>
            </w:pPr>
            <w:r>
              <w:t>Deemed ICE%</w:t>
            </w:r>
          </w:p>
        </w:tc>
      </w:tr>
      <w:tr w:rsidR="00FC5D57" w14:paraId="6DB1519A" w14:textId="77777777" w:rsidTr="00672FD4">
        <w:tc>
          <w:tcPr>
            <w:tcW w:w="5032" w:type="dxa"/>
          </w:tcPr>
          <w:p w14:paraId="26B942B6" w14:textId="1533CE36" w:rsidR="00FC5D57" w:rsidRPr="00CD31C2" w:rsidRDefault="00FC5D57" w:rsidP="00672FD4">
            <w:pPr>
              <w:pStyle w:val="Table8ptText-ASDEFCON"/>
              <w:rPr>
                <w:b/>
              </w:rPr>
            </w:pPr>
            <w:r w:rsidRPr="00CD31C2">
              <w:rPr>
                <w:b/>
              </w:rPr>
              <w:fldChar w:fldCharType="begin">
                <w:ffData>
                  <w:name w:val="Text12"/>
                  <w:enabled/>
                  <w:calcOnExit w:val="0"/>
                  <w:textInput>
                    <w:default w:val="(… INSERT CONTRACTOR NAME …)"/>
                  </w:textInput>
                </w:ffData>
              </w:fldChar>
            </w:r>
            <w:r w:rsidRPr="00CD31C2">
              <w:rPr>
                <w:b/>
              </w:rPr>
              <w:instrText xml:space="preserve"> FORMTEXT </w:instrText>
            </w:r>
            <w:r w:rsidRPr="00CD31C2">
              <w:rPr>
                <w:b/>
              </w:rPr>
            </w:r>
            <w:r w:rsidRPr="00CD31C2">
              <w:rPr>
                <w:b/>
              </w:rPr>
              <w:fldChar w:fldCharType="separate"/>
            </w:r>
            <w:r w:rsidRPr="00CD31C2">
              <w:rPr>
                <w:b/>
              </w:rPr>
              <w:t>(… INSERT CONTRACTOR NAME …)</w:t>
            </w:r>
            <w:r w:rsidRPr="00CD31C2">
              <w:rPr>
                <w:b/>
              </w:rPr>
              <w:fldChar w:fldCharType="end"/>
            </w:r>
          </w:p>
        </w:tc>
        <w:tc>
          <w:tcPr>
            <w:tcW w:w="2015" w:type="dxa"/>
          </w:tcPr>
          <w:p w14:paraId="2C410D5F" w14:textId="6A698EF6"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c>
          <w:tcPr>
            <w:tcW w:w="2015" w:type="dxa"/>
          </w:tcPr>
          <w:p w14:paraId="56AAB367" w14:textId="4209FC5F"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r>
      <w:tr w:rsidR="00FC5D57" w14:paraId="55F08739" w14:textId="77777777" w:rsidTr="00672FD4">
        <w:tc>
          <w:tcPr>
            <w:tcW w:w="5032" w:type="dxa"/>
          </w:tcPr>
          <w:p w14:paraId="46948352" w14:textId="01B2AAAF" w:rsidR="00FC5D57" w:rsidRPr="00CD31C2" w:rsidRDefault="00FC5D57" w:rsidP="00672FD4">
            <w:pPr>
              <w:pStyle w:val="Table8ptText-ASDEFCON"/>
              <w:rPr>
                <w:b/>
              </w:rPr>
            </w:pPr>
            <w:r w:rsidRPr="00CD31C2">
              <w:rPr>
                <w:b/>
              </w:rPr>
              <w:fldChar w:fldCharType="begin">
                <w:ffData>
                  <w:name w:val="Text13"/>
                  <w:enabled/>
                  <w:calcOnExit w:val="0"/>
                  <w:textInput>
                    <w:default w:val="(… INSERT SUBCONTRACTOR NAME …)"/>
                  </w:textInput>
                </w:ffData>
              </w:fldChar>
            </w:r>
            <w:r w:rsidRPr="00CD31C2">
              <w:rPr>
                <w:b/>
              </w:rPr>
              <w:instrText xml:space="preserve"> FORMTEXT </w:instrText>
            </w:r>
            <w:r w:rsidRPr="00CD31C2">
              <w:rPr>
                <w:b/>
              </w:rPr>
            </w:r>
            <w:r w:rsidRPr="00CD31C2">
              <w:rPr>
                <w:b/>
              </w:rPr>
              <w:fldChar w:fldCharType="separate"/>
            </w:r>
            <w:r w:rsidRPr="00CD31C2">
              <w:rPr>
                <w:b/>
              </w:rPr>
              <w:t>(… INSERT SUBCONTRACTOR NAME …)</w:t>
            </w:r>
            <w:r w:rsidRPr="00CD31C2">
              <w:rPr>
                <w:b/>
              </w:rPr>
              <w:fldChar w:fldCharType="end"/>
            </w:r>
          </w:p>
        </w:tc>
        <w:tc>
          <w:tcPr>
            <w:tcW w:w="2015" w:type="dxa"/>
          </w:tcPr>
          <w:p w14:paraId="4A7EBCBA" w14:textId="10843EF7"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c>
          <w:tcPr>
            <w:tcW w:w="2015" w:type="dxa"/>
          </w:tcPr>
          <w:p w14:paraId="7B1B0089" w14:textId="793D3A29" w:rsidR="00FC5D57" w:rsidRPr="00CD31C2" w:rsidRDefault="00FC5D57" w:rsidP="00672FD4">
            <w:pPr>
              <w:pStyle w:val="Table8ptText-ASDEFCON"/>
              <w:rPr>
                <w:b/>
              </w:rPr>
            </w:pPr>
            <w:r w:rsidRPr="00CD31C2">
              <w:rPr>
                <w:b/>
              </w:rPr>
              <w:fldChar w:fldCharType="begin">
                <w:ffData>
                  <w:name w:val="Text10"/>
                  <w:enabled/>
                  <w:calcOnExit w:val="0"/>
                  <w:textInput>
                    <w:default w:val="(…INSERT %...)"/>
                  </w:textInput>
                </w:ffData>
              </w:fldChar>
            </w:r>
            <w:r w:rsidRPr="00CD31C2">
              <w:rPr>
                <w:b/>
              </w:rPr>
              <w:instrText xml:space="preserve"> FORMTEXT </w:instrText>
            </w:r>
            <w:r w:rsidRPr="00CD31C2">
              <w:rPr>
                <w:b/>
              </w:rPr>
            </w:r>
            <w:r w:rsidRPr="00CD31C2">
              <w:rPr>
                <w:b/>
              </w:rPr>
              <w:fldChar w:fldCharType="separate"/>
            </w:r>
            <w:r w:rsidRPr="00CD31C2">
              <w:rPr>
                <w:b/>
              </w:rPr>
              <w:t>(…INSERT %...)</w:t>
            </w:r>
            <w:r w:rsidRPr="00CD31C2">
              <w:rPr>
                <w:b/>
              </w:rPr>
              <w:fldChar w:fldCharType="end"/>
            </w:r>
          </w:p>
        </w:tc>
      </w:tr>
      <w:tr w:rsidR="00FC5D57" w14:paraId="250C667F" w14:textId="77777777" w:rsidTr="00672FD4">
        <w:tc>
          <w:tcPr>
            <w:tcW w:w="5032" w:type="dxa"/>
          </w:tcPr>
          <w:p w14:paraId="07806E80" w14:textId="77777777" w:rsidR="00FC5D57" w:rsidRPr="008E77B4" w:rsidRDefault="00FC5D57" w:rsidP="00672FD4">
            <w:pPr>
              <w:pStyle w:val="Table8ptText-ASDEFCON"/>
            </w:pPr>
          </w:p>
        </w:tc>
        <w:tc>
          <w:tcPr>
            <w:tcW w:w="2015" w:type="dxa"/>
          </w:tcPr>
          <w:p w14:paraId="651BE157" w14:textId="77777777" w:rsidR="00FC5D57" w:rsidRPr="008E77B4" w:rsidRDefault="00FC5D57" w:rsidP="00672FD4">
            <w:pPr>
              <w:pStyle w:val="Table8ptText-ASDEFCON"/>
            </w:pPr>
          </w:p>
        </w:tc>
        <w:tc>
          <w:tcPr>
            <w:tcW w:w="2015" w:type="dxa"/>
          </w:tcPr>
          <w:p w14:paraId="79A0B353" w14:textId="77777777" w:rsidR="00FC5D57" w:rsidRPr="008E77B4" w:rsidRDefault="00FC5D57" w:rsidP="00672FD4">
            <w:pPr>
              <w:pStyle w:val="Table8ptText-ASDEFCON"/>
            </w:pPr>
          </w:p>
        </w:tc>
      </w:tr>
    </w:tbl>
    <w:p w14:paraId="67C4ECFA" w14:textId="77777777" w:rsidR="00FC5D57" w:rsidRDefault="00FC5D57" w:rsidP="00FC5D57">
      <w:pPr>
        <w:pStyle w:val="ASDEFCONOptionSpace"/>
        <w:jc w:val="left"/>
      </w:pPr>
    </w:p>
    <w:p w14:paraId="08C420AB" w14:textId="28E3F833" w:rsidR="00FC5D57" w:rsidRDefault="00FC5D57" w:rsidP="00FC5D57">
      <w:pPr>
        <w:pStyle w:val="COTCOCLV3-ASDEFCON"/>
      </w:pPr>
      <w:r>
        <w:t xml:space="preserve">Upon notification by Defence’s Commercial and Financial Analysis (CFA) Directorate, that CFA has confirmed different alternate or additional deeming rates for the Contractor or a Subcontractor, the Contractor shall, within 20 Working Days, submit a CCP in accordance with clause 11.1 of the COC, to update </w:t>
      </w:r>
      <w:r>
        <w:fldChar w:fldCharType="begin"/>
      </w:r>
      <w:r>
        <w:instrText xml:space="preserve"> REF _Ref74311223 \h </w:instrText>
      </w:r>
      <w:r>
        <w:fldChar w:fldCharType="separate"/>
      </w:r>
      <w:r w:rsidR="002C1268">
        <w:t>Table B-</w:t>
      </w:r>
      <w:r w:rsidR="002C1268">
        <w:rPr>
          <w:noProof/>
        </w:rPr>
        <w:t>2</w:t>
      </w:r>
      <w:r>
        <w:fldChar w:fldCharType="end"/>
      </w:r>
      <w:r>
        <w:t xml:space="preserve"> or </w:t>
      </w:r>
      <w:r>
        <w:fldChar w:fldCharType="begin"/>
      </w:r>
      <w:r>
        <w:instrText xml:space="preserve"> REF _Ref225680839 \h </w:instrText>
      </w:r>
      <w:r>
        <w:fldChar w:fldCharType="separate"/>
      </w:r>
      <w:r w:rsidR="002C1268">
        <w:t>Table B-</w:t>
      </w:r>
      <w:r w:rsidR="002C1268">
        <w:rPr>
          <w:noProof/>
        </w:rPr>
        <w:t>3</w:t>
      </w:r>
      <w:r>
        <w:fldChar w:fldCharType="end"/>
      </w:r>
      <w:r>
        <w:t xml:space="preserve"> (as appropriate) to incorporate the new alternate or additional deeming rates.</w:t>
      </w:r>
    </w:p>
    <w:p w14:paraId="6725FE89" w14:textId="77777777" w:rsidR="00FC5D57" w:rsidRPr="002A29EA" w:rsidRDefault="00FC5D57" w:rsidP="00FC5D57">
      <w:pPr>
        <w:pStyle w:val="COTCOCLV1-ASDEFCON"/>
      </w:pPr>
      <w:bookmarkStart w:id="182" w:name="_Toc228868865"/>
      <w:r>
        <w:rPr>
          <w:caps w:val="0"/>
        </w:rPr>
        <w:t>SCHEDULE OF FURTHER QUANTITIES AND OPTIONAL EXTRAS</w:t>
      </w:r>
      <w:r w:rsidRPr="002A29EA">
        <w:rPr>
          <w:caps w:val="0"/>
        </w:rPr>
        <w:t xml:space="preserve"> (OPTIONAL)</w:t>
      </w:r>
      <w:bookmarkEnd w:id="182"/>
    </w:p>
    <w:p w14:paraId="37A2B360" w14:textId="44445A2E" w:rsidR="00FC5D57" w:rsidRPr="002A29EA" w:rsidRDefault="00FC5D57" w:rsidP="00FC5D57">
      <w:pPr>
        <w:pStyle w:val="NoteToDrafters-ASDEFCON"/>
      </w:pPr>
      <w:r w:rsidRPr="002A29EA">
        <w:t xml:space="preserve">Note to drafters:  Prior to release of the RFT, drafters </w:t>
      </w:r>
      <w:r>
        <w:t xml:space="preserve">are to identify the potential further quantities and optional extras that may be included in any resultant Contract (noting that other options may be proposed by tenders). </w:t>
      </w:r>
      <w:r w:rsidRPr="002A29EA">
        <w:t xml:space="preserve"> </w:t>
      </w:r>
      <w:r>
        <w:t xml:space="preserve">Drafters should refer to the 'Further Quantities" worksheet of the ACQPW and, where known </w:t>
      </w:r>
      <w:r w:rsidRPr="002A29EA">
        <w:t>insert:</w:t>
      </w:r>
    </w:p>
    <w:p w14:paraId="77C82909" w14:textId="77777777" w:rsidR="00FC5D57" w:rsidRPr="00514D9D" w:rsidRDefault="00FC5D57" w:rsidP="00FC5D57">
      <w:pPr>
        <w:pStyle w:val="NoteToDraftersList-ASDEFCON"/>
      </w:pPr>
      <w:r w:rsidRPr="00514D9D">
        <w:t>a brief description of the additional quantities of Supplies and/or optional extras that the Commonwealth may require;</w:t>
      </w:r>
    </w:p>
    <w:p w14:paraId="54DB4331" w14:textId="77777777" w:rsidR="00FC5D57" w:rsidRPr="00514D9D" w:rsidRDefault="00FC5D57" w:rsidP="00FC5D57">
      <w:pPr>
        <w:pStyle w:val="NoteToDraftersList-ASDEFCON"/>
      </w:pPr>
      <w:r w:rsidRPr="00514D9D">
        <w:t>the quantity required; and</w:t>
      </w:r>
    </w:p>
    <w:p w14:paraId="7AAD91A1" w14:textId="77777777" w:rsidR="00FC5D57" w:rsidRDefault="00FC5D57" w:rsidP="00FC5D57">
      <w:pPr>
        <w:pStyle w:val="NoteToDraftersList-ASDEFCON"/>
      </w:pPr>
      <w:r w:rsidRPr="00514D9D">
        <w:t>the proposed delivery points</w:t>
      </w:r>
      <w:r>
        <w:t xml:space="preserve"> (to be included in the comments column)</w:t>
      </w:r>
      <w:r w:rsidRPr="00514D9D">
        <w:t>.</w:t>
      </w:r>
    </w:p>
    <w:p w14:paraId="6FB8BDBA" w14:textId="77777777" w:rsidR="00FC5D57" w:rsidRDefault="00FC5D57" w:rsidP="00FC5D57">
      <w:pPr>
        <w:pStyle w:val="NoteToDraftersList-ASDEFCON"/>
        <w:numPr>
          <w:ilvl w:val="0"/>
          <w:numId w:val="0"/>
        </w:numPr>
      </w:pPr>
      <w:r>
        <w:t>Drafters should define an appropriate scope for the addition or option; for example, by requesting an additional ‘Mission System’ and a ‘Support Resource package per additional Mission System’.</w:t>
      </w:r>
    </w:p>
    <w:p w14:paraId="1D538CAC" w14:textId="77777777" w:rsidR="00FC5D57" w:rsidRPr="00514D9D" w:rsidRDefault="00FC5D57" w:rsidP="00FC5D57">
      <w:pPr>
        <w:pStyle w:val="ASDEFCONOptionSpace"/>
      </w:pPr>
    </w:p>
    <w:p w14:paraId="29485EF4" w14:textId="3CDA05F1" w:rsidR="00FC5D57" w:rsidRPr="002A29EA" w:rsidRDefault="00FC5D57" w:rsidP="00FC5D57">
      <w:pPr>
        <w:pStyle w:val="NoteToTenderers-ASDEFCON"/>
      </w:pPr>
      <w:r w:rsidRPr="002A29EA">
        <w:t xml:space="preserve">Note to tenderers:  Annex </w:t>
      </w:r>
      <w:r>
        <w:t xml:space="preserve">F </w:t>
      </w:r>
      <w:r w:rsidRPr="002A29EA">
        <w:t>will consist of an amalgamation of</w:t>
      </w:r>
      <w:r>
        <w:t xml:space="preserve"> the ACQPW 'Further Quantities’ worksheet for </w:t>
      </w:r>
      <w:r w:rsidRPr="002A29EA">
        <w:t>the successful tenderer’s response</w:t>
      </w:r>
      <w:r w:rsidRPr="008923C7">
        <w:t xml:space="preserve"> </w:t>
      </w:r>
      <w:r>
        <w:t xml:space="preserve">to TDR D-12, </w:t>
      </w:r>
      <w:r w:rsidRPr="0066273A">
        <w:t>and any negotiated adjustments</w:t>
      </w:r>
      <w:r>
        <w:t>.</w:t>
      </w:r>
    </w:p>
    <w:p w14:paraId="586F8085" w14:textId="77777777" w:rsidR="00FC5D57" w:rsidRDefault="00FC5D57" w:rsidP="00FC5D57">
      <w:pPr>
        <w:pStyle w:val="COTCOCLV2-ASDEFCON"/>
      </w:pPr>
      <w:r>
        <w:t>Further Quantities and Optional Extras</w:t>
      </w:r>
    </w:p>
    <w:p w14:paraId="48A24BE7" w14:textId="3B550BEC" w:rsidR="00FC5D57" w:rsidRDefault="00FC5D57" w:rsidP="00FC5D57">
      <w:pPr>
        <w:pStyle w:val="COTCOCLV3-ASDEFCON"/>
      </w:pPr>
      <w:r>
        <w:t xml:space="preserve">The Schedule of Further Quantities and Optional Extras for the Contract is detailed in the file: </w:t>
      </w:r>
      <w:r w:rsidRPr="008D39EE">
        <w:rPr>
          <w:b/>
        </w:rPr>
        <w:fldChar w:fldCharType="begin">
          <w:ffData>
            <w:name w:val=""/>
            <w:enabled/>
            <w:calcOnExit w:val="0"/>
            <w:textInput>
              <w:default w:val="(…INSERT the file name for the 'Further Quantities' tab from the workbook…)"/>
            </w:textInput>
          </w:ffData>
        </w:fldChar>
      </w:r>
      <w:r w:rsidRPr="000B0F08">
        <w:rPr>
          <w:b/>
        </w:rPr>
        <w:instrText xml:space="preserve"> FORMTEXT </w:instrText>
      </w:r>
      <w:r w:rsidRPr="008D39EE">
        <w:rPr>
          <w:b/>
        </w:rPr>
      </w:r>
      <w:r w:rsidRPr="008D39EE">
        <w:rPr>
          <w:b/>
        </w:rPr>
        <w:fldChar w:fldCharType="separate"/>
      </w:r>
      <w:r>
        <w:rPr>
          <w:b/>
          <w:noProof/>
        </w:rPr>
        <w:t>(…INSERT the file name for the 'Further Quantities' tab from the workbook…)</w:t>
      </w:r>
      <w:r w:rsidRPr="008D39EE">
        <w:rPr>
          <w:b/>
        </w:rPr>
        <w:fldChar w:fldCharType="end"/>
      </w:r>
      <w:r>
        <w:t>, and forms Annex F to this Attachment.</w:t>
      </w:r>
    </w:p>
    <w:p w14:paraId="541D6AD0" w14:textId="77777777" w:rsidR="00FC5D57" w:rsidRPr="002A29EA" w:rsidRDefault="00FC5D57" w:rsidP="00FC5D57">
      <w:pPr>
        <w:pStyle w:val="COTCOCLV1-ASDEFCON"/>
      </w:pPr>
      <w:bookmarkStart w:id="183" w:name="_Toc225680286"/>
      <w:bookmarkStart w:id="184" w:name="_Toc225680416"/>
      <w:bookmarkStart w:id="185" w:name="_Toc225680441"/>
      <w:bookmarkStart w:id="186" w:name="_Ref74302051"/>
      <w:bookmarkStart w:id="187" w:name="_Toc228868866"/>
      <w:bookmarkEnd w:id="183"/>
      <w:bookmarkEnd w:id="184"/>
      <w:bookmarkEnd w:id="185"/>
      <w:r>
        <w:rPr>
          <w:caps w:val="0"/>
        </w:rPr>
        <w:t>COST REIMBURSEMENT</w:t>
      </w:r>
      <w:r w:rsidRPr="002A29EA">
        <w:rPr>
          <w:caps w:val="0"/>
        </w:rPr>
        <w:t xml:space="preserve"> (OPTIONAL)</w:t>
      </w:r>
      <w:bookmarkEnd w:id="186"/>
      <w:bookmarkEnd w:id="187"/>
    </w:p>
    <w:p w14:paraId="07978E86" w14:textId="62912C5E" w:rsidR="00FC5D57" w:rsidRPr="002A29EA" w:rsidRDefault="00FC5D57" w:rsidP="00FC5D57">
      <w:pPr>
        <w:pStyle w:val="NoteToDrafters-ASDEFCON"/>
      </w:pPr>
      <w:r>
        <w:t xml:space="preserve">Note to drafters:  Cost Reimbursement Payments for Cost Reimbursement Supplies may be included when the Commonwealth wishes to allow part of the Contract to be paid on a reimbursement basis rather than firm-priced basis.  For example, for a high-risk development activity that is difficult to scope and price.  Even though the scope of such an activity cannot be accurately defined, its boundaries need to be defined to avoid overlap with firm-priced elements </w:t>
      </w:r>
      <w:r>
        <w:lastRenderedPageBreak/>
        <w:t>of the draft Contract.  Accordingly, this may be scoped as a development task in an annex to the SOW, or otherwise defined, and drafters should amend the note to tenderers appropriately.</w:t>
      </w:r>
    </w:p>
    <w:p w14:paraId="5C435FCD" w14:textId="33A94645" w:rsidR="00FC5D57" w:rsidRPr="002A29EA" w:rsidRDefault="00FC5D57" w:rsidP="00FC5D57">
      <w:pPr>
        <w:pStyle w:val="NoteToTenderers-ASDEFCON"/>
      </w:pPr>
      <w:r w:rsidRPr="002A29EA">
        <w:t xml:space="preserve">Note to tenderers:  Annex </w:t>
      </w:r>
      <w:r>
        <w:t xml:space="preserve">G </w:t>
      </w:r>
      <w:r w:rsidRPr="002A29EA">
        <w:t xml:space="preserve">will consist of an amalgamation of the </w:t>
      </w:r>
      <w:r>
        <w:t>ACQPW ‘</w:t>
      </w:r>
      <w:r w:rsidRPr="002A29EA">
        <w:t>Cost Reimbursement</w:t>
      </w:r>
      <w:r>
        <w:t>’</w:t>
      </w:r>
      <w:r w:rsidRPr="002A29EA">
        <w:t xml:space="preserve"> </w:t>
      </w:r>
      <w:r>
        <w:t>worksheet for the successful tenderer’s response to</w:t>
      </w:r>
      <w:r w:rsidRPr="002A29EA">
        <w:t xml:space="preserve"> TDR D-1</w:t>
      </w:r>
      <w:r>
        <w:t xml:space="preserve">3, </w:t>
      </w:r>
      <w:r w:rsidRPr="0066273A">
        <w:t xml:space="preserve">and any negotiated </w:t>
      </w:r>
      <w:r>
        <w:t>adjustments.</w:t>
      </w:r>
    </w:p>
    <w:p w14:paraId="1FBF335C" w14:textId="77777777" w:rsidR="00FC5D57" w:rsidRPr="00567D53" w:rsidRDefault="00FC5D57" w:rsidP="00FC5D57">
      <w:pPr>
        <w:pStyle w:val="COTCOCLV2-ASDEFCON"/>
      </w:pPr>
      <w:r>
        <w:t>Introduction</w:t>
      </w:r>
    </w:p>
    <w:p w14:paraId="05221BE1" w14:textId="60388CFC" w:rsidR="00FC5D57" w:rsidRDefault="00FC5D57" w:rsidP="00FC5D57">
      <w:pPr>
        <w:pStyle w:val="COTCOCLV3-ASDEFCON"/>
      </w:pPr>
      <w:r w:rsidRPr="008A3CFC">
        <w:t xml:space="preserve">This </w:t>
      </w:r>
      <w:r>
        <w:t xml:space="preserve">clause </w:t>
      </w:r>
      <w:r>
        <w:fldChar w:fldCharType="begin"/>
      </w:r>
      <w:r>
        <w:instrText xml:space="preserve"> REF _Ref74302051 \r \h </w:instrText>
      </w:r>
      <w:r>
        <w:fldChar w:fldCharType="separate"/>
      </w:r>
      <w:r w:rsidR="002C1268">
        <w:t>9</w:t>
      </w:r>
      <w:r>
        <w:fldChar w:fldCharType="end"/>
      </w:r>
      <w:r>
        <w:t xml:space="preserve"> </w:t>
      </w:r>
      <w:r w:rsidRPr="008A3CFC">
        <w:t xml:space="preserve">describes the </w:t>
      </w:r>
      <w:r>
        <w:t xml:space="preserve">amounts </w:t>
      </w:r>
      <w:r w:rsidRPr="008A3CFC">
        <w:t>payable</w:t>
      </w:r>
      <w:r>
        <w:t xml:space="preserve"> by the Commonwealth</w:t>
      </w:r>
      <w:r w:rsidRPr="008A3CFC">
        <w:t xml:space="preserve"> to the Contractor </w:t>
      </w:r>
      <w:r>
        <w:t xml:space="preserve">for Cost Reimbursement Payments in accordance with the </w:t>
      </w:r>
      <w:r w:rsidRPr="008A3CFC">
        <w:t>Contract.</w:t>
      </w:r>
    </w:p>
    <w:p w14:paraId="089436D9" w14:textId="2ABA5995" w:rsidR="00FC5D57" w:rsidRDefault="00FC5D57" w:rsidP="00FC5D57">
      <w:pPr>
        <w:pStyle w:val="NoteToDrafters-ASDEFCON"/>
      </w:pPr>
      <w:r>
        <w:t>Note to drafter:  If the proposed Contract will include two or more discrete activities as Cost Reimbursement Supplies, then the following clause should be amended to identify each activity and a separate maximum amount payable for each activity.</w:t>
      </w:r>
    </w:p>
    <w:p w14:paraId="3908C779" w14:textId="30F7267A" w:rsidR="00FC5D57" w:rsidRPr="008A3CFC" w:rsidRDefault="00FC5D57" w:rsidP="00FC5D57">
      <w:pPr>
        <w:pStyle w:val="COTCOCLV3-ASDEFCON"/>
      </w:pPr>
      <w:r>
        <w:t xml:space="preserve">The </w:t>
      </w:r>
      <w:r w:rsidRPr="00BE19D0">
        <w:t xml:space="preserve">maximum amount payable </w:t>
      </w:r>
      <w:r>
        <w:t xml:space="preserve">by the Commonwealth </w:t>
      </w:r>
      <w:r w:rsidRPr="00BE19D0">
        <w:t>as Cost Reimbursement Payments</w:t>
      </w:r>
      <w:r w:rsidRPr="008632CE">
        <w:t xml:space="preserve"> </w:t>
      </w:r>
      <w:r w:rsidRPr="002A29EA">
        <w:t>in accordance with clause 7.</w:t>
      </w:r>
      <w:r>
        <w:t>8</w:t>
      </w:r>
      <w:r w:rsidRPr="002A29EA">
        <w:t xml:space="preserve"> of the </w:t>
      </w:r>
      <w:r>
        <w:t>COC (inclusive of margins and mark-ups, as applicable)</w:t>
      </w:r>
      <w:r w:rsidRPr="002A29EA">
        <w:t xml:space="preserve"> </w:t>
      </w:r>
      <w:r>
        <w:t xml:space="preserve">shall not exceed </w:t>
      </w:r>
      <w:r w:rsidRPr="008D39EE">
        <w:rPr>
          <w:b/>
        </w:rPr>
        <w:fldChar w:fldCharType="begin">
          <w:ffData>
            <w:name w:val=""/>
            <w:enabled/>
            <w:calcOnExit w:val="0"/>
            <w:textInput>
              <w:default w:val="[...INSERT AMOUNT IN DOLLARS...]"/>
            </w:textInput>
          </w:ffData>
        </w:fldChar>
      </w:r>
      <w:r w:rsidRPr="00C071C2">
        <w:rPr>
          <w:b/>
        </w:rPr>
        <w:instrText xml:space="preserve"> FORMTEXT </w:instrText>
      </w:r>
      <w:r w:rsidRPr="008D39EE">
        <w:rPr>
          <w:b/>
        </w:rPr>
      </w:r>
      <w:r w:rsidRPr="008D39EE">
        <w:rPr>
          <w:b/>
        </w:rPr>
        <w:fldChar w:fldCharType="separate"/>
      </w:r>
      <w:r>
        <w:rPr>
          <w:b/>
          <w:noProof/>
        </w:rPr>
        <w:t>[...INSERT AMOUNT IN DOLLARS...]</w:t>
      </w:r>
      <w:r w:rsidRPr="008D39EE">
        <w:rPr>
          <w:b/>
        </w:rPr>
        <w:fldChar w:fldCharType="end"/>
      </w:r>
      <w:r>
        <w:t xml:space="preserve"> (Base Date).</w:t>
      </w:r>
    </w:p>
    <w:p w14:paraId="20D93FFB" w14:textId="77777777" w:rsidR="00FC5D57" w:rsidRPr="002A29EA" w:rsidRDefault="00FC5D57" w:rsidP="00FC5D57">
      <w:pPr>
        <w:pStyle w:val="COTCOCLV2-ASDEFCON"/>
      </w:pPr>
      <w:r w:rsidRPr="002A29EA">
        <w:t>Labour Costs</w:t>
      </w:r>
    </w:p>
    <w:p w14:paraId="49783D8D" w14:textId="67CF6E67" w:rsidR="00FC5D57" w:rsidRDefault="00FC5D57" w:rsidP="00FC5D57">
      <w:pPr>
        <w:pStyle w:val="COTCOCLV3-ASDEFCON"/>
      </w:pPr>
      <w:r w:rsidRPr="002A29EA">
        <w:t xml:space="preserve">The </w:t>
      </w:r>
      <w:r>
        <w:t>Schedule of L</w:t>
      </w:r>
      <w:r w:rsidRPr="002A29EA">
        <w:t xml:space="preserve">abour </w:t>
      </w:r>
      <w:r>
        <w:t>Rates</w:t>
      </w:r>
      <w:r w:rsidRPr="00531149">
        <w:t xml:space="preserve"> </w:t>
      </w:r>
      <w:r>
        <w:t>to</w:t>
      </w:r>
      <w:r w:rsidRPr="002A29EA">
        <w:t xml:space="preserve"> be </w:t>
      </w:r>
      <w:r>
        <w:t>applied by the Contractor and</w:t>
      </w:r>
      <w:r w:rsidRPr="002A29EA">
        <w:t xml:space="preserve"> Approved Subcontractors</w:t>
      </w:r>
      <w:r>
        <w:t>,</w:t>
      </w:r>
      <w:r w:rsidRPr="002A29EA">
        <w:t xml:space="preserve"> </w:t>
      </w:r>
      <w:r>
        <w:t>for Cost</w:t>
      </w:r>
      <w:r w:rsidRPr="002A29EA">
        <w:t xml:space="preserve"> </w:t>
      </w:r>
      <w:r>
        <w:t>R</w:t>
      </w:r>
      <w:r w:rsidRPr="002A29EA">
        <w:t>eimburse</w:t>
      </w:r>
      <w:r>
        <w:t xml:space="preserve">ment Payments under the Contract, is detailed in the file: </w:t>
      </w:r>
      <w:r>
        <w:rPr>
          <w:b/>
        </w:rPr>
        <w:fldChar w:fldCharType="begin">
          <w:ffData>
            <w:name w:val=""/>
            <w:enabled/>
            <w:calcOnExit w:val="0"/>
            <w:textInput>
              <w:default w:val="(…INSERT the file name for the 'Cost Reimbursement' tab from the workbook…)"/>
            </w:textInput>
          </w:ffData>
        </w:fldChar>
      </w:r>
      <w:r>
        <w:rPr>
          <w:b/>
        </w:rPr>
        <w:instrText xml:space="preserve"> FORMTEXT </w:instrText>
      </w:r>
      <w:r>
        <w:rPr>
          <w:b/>
        </w:rPr>
      </w:r>
      <w:r>
        <w:rPr>
          <w:b/>
        </w:rPr>
        <w:fldChar w:fldCharType="separate"/>
      </w:r>
      <w:r>
        <w:rPr>
          <w:b/>
          <w:noProof/>
        </w:rPr>
        <w:t>(…INSERT the file name for the 'Cost Reimbursement' tab from the workbook…)</w:t>
      </w:r>
      <w:r>
        <w:rPr>
          <w:b/>
        </w:rPr>
        <w:fldChar w:fldCharType="end"/>
      </w:r>
      <w:r>
        <w:t>, which forms Annex G to this Attachment.</w:t>
      </w:r>
    </w:p>
    <w:p w14:paraId="24DE1AFF" w14:textId="77777777" w:rsidR="00FC5D57" w:rsidRDefault="00FC5D57" w:rsidP="00FC5D57">
      <w:pPr>
        <w:pStyle w:val="COTCOCLV2-ASDEFCON"/>
      </w:pPr>
      <w:r w:rsidRPr="002A29EA">
        <w:t>Direct Material</w:t>
      </w:r>
    </w:p>
    <w:p w14:paraId="77BE7B21" w14:textId="77777777" w:rsidR="00FC5D57" w:rsidRPr="002A29EA" w:rsidRDefault="00FC5D57" w:rsidP="00FC5D57">
      <w:pPr>
        <w:pStyle w:val="COTCOCLV3-ASDEFCON"/>
      </w:pPr>
      <w:r w:rsidRPr="002A29EA">
        <w:t>Direct material</w:t>
      </w:r>
      <w:r>
        <w:t>s</w:t>
      </w:r>
      <w:r w:rsidRPr="002A29EA">
        <w:t xml:space="preserve"> include </w:t>
      </w:r>
      <w:r>
        <w:t xml:space="preserve">the raw materials, </w:t>
      </w:r>
      <w:r w:rsidRPr="002A29EA">
        <w:t xml:space="preserve">goods, </w:t>
      </w:r>
      <w:r>
        <w:t>Consumables</w:t>
      </w:r>
      <w:r w:rsidRPr="002A29EA">
        <w:t>, small plant</w:t>
      </w:r>
      <w:r>
        <w:t xml:space="preserve">, </w:t>
      </w:r>
      <w:r w:rsidRPr="002A29EA">
        <w:t>tools</w:t>
      </w:r>
      <w:r>
        <w:t>,</w:t>
      </w:r>
      <w:r w:rsidRPr="002A29EA">
        <w:t xml:space="preserve"> </w:t>
      </w:r>
      <w:r>
        <w:t xml:space="preserve">other items, and associated costs as defined in the CASG Cost Principles, which are </w:t>
      </w:r>
      <w:r w:rsidRPr="002A29EA">
        <w:t>purchased for the provision of the Cost Reimbursement Supplies</w:t>
      </w:r>
      <w:r>
        <w:t>.</w:t>
      </w:r>
    </w:p>
    <w:p w14:paraId="6186A0AA" w14:textId="77777777" w:rsidR="00FC5D57" w:rsidRPr="002A29EA" w:rsidRDefault="00FC5D57" w:rsidP="00FC5D57">
      <w:pPr>
        <w:pStyle w:val="COTCOCLV3-ASDEFCON"/>
      </w:pPr>
      <w:r w:rsidRPr="002A29EA">
        <w:t>The direct material costs to be reimbursed in accordance with clause 7.</w:t>
      </w:r>
      <w:r>
        <w:t>8</w:t>
      </w:r>
      <w:r w:rsidRPr="002A29EA">
        <w:t xml:space="preserve"> of the </w:t>
      </w:r>
      <w:r>
        <w:t>COC</w:t>
      </w:r>
      <w:r w:rsidRPr="002A29EA">
        <w:t xml:space="preserve"> shall be based on the following principles:</w:t>
      </w:r>
    </w:p>
    <w:p w14:paraId="04CE8762" w14:textId="77777777" w:rsidR="00FC5D57" w:rsidRDefault="00FC5D57" w:rsidP="00FC5D57">
      <w:pPr>
        <w:pStyle w:val="COTCOCLV4-ASDEFCON"/>
      </w:pPr>
      <w:r w:rsidRPr="002A29EA">
        <w:t>the material is required for the Cost Reimbursement Supplies;</w:t>
      </w:r>
    </w:p>
    <w:p w14:paraId="022C641E" w14:textId="77777777" w:rsidR="00FC5D57" w:rsidRDefault="00FC5D57" w:rsidP="00FC5D57">
      <w:pPr>
        <w:pStyle w:val="COTCOCLV4-ASDEFCON"/>
      </w:pPr>
      <w:r w:rsidRPr="002A29EA">
        <w:t xml:space="preserve">the costs claimed are supported by a properly initiated and approved requisition in accordance with the Contractor’s purchasing system; </w:t>
      </w:r>
      <w:r>
        <w:t>and</w:t>
      </w:r>
    </w:p>
    <w:p w14:paraId="7C097822" w14:textId="77777777" w:rsidR="00FC5D57" w:rsidRPr="002A29EA" w:rsidRDefault="00FC5D57" w:rsidP="00FC5D57">
      <w:pPr>
        <w:pStyle w:val="COTCOCLV4-ASDEFCON"/>
      </w:pPr>
      <w:r w:rsidRPr="002A29EA">
        <w:t>the materials have been purchased by the Contractor at a reasonable market price.</w:t>
      </w:r>
    </w:p>
    <w:p w14:paraId="1252BB20" w14:textId="05FE4BF3" w:rsidR="00FC5D57" w:rsidRDefault="00FC5D57" w:rsidP="00FC5D57">
      <w:pPr>
        <w:pStyle w:val="COTCOCLV3-ASDEFCON"/>
      </w:pPr>
      <w:r>
        <w:t xml:space="preserve">The mark-ups to be applied to direct materials, to be paid as Cost Reimbursement Payments under the Contract, are detailed in the file: </w:t>
      </w:r>
      <w:r>
        <w:rPr>
          <w:b/>
        </w:rPr>
        <w:fldChar w:fldCharType="begin">
          <w:ffData>
            <w:name w:val=""/>
            <w:enabled/>
            <w:calcOnExit w:val="0"/>
            <w:textInput>
              <w:default w:val="(…INSERT the file name for the 'Cost Reimbursement' tab from the workbook…)"/>
            </w:textInput>
          </w:ffData>
        </w:fldChar>
      </w:r>
      <w:r>
        <w:rPr>
          <w:b/>
        </w:rPr>
        <w:instrText xml:space="preserve"> FORMTEXT </w:instrText>
      </w:r>
      <w:r>
        <w:rPr>
          <w:b/>
        </w:rPr>
      </w:r>
      <w:r>
        <w:rPr>
          <w:b/>
        </w:rPr>
        <w:fldChar w:fldCharType="separate"/>
      </w:r>
      <w:r>
        <w:rPr>
          <w:b/>
          <w:noProof/>
        </w:rPr>
        <w:t>(…INSERT the file name for the 'Cost Reimbursement' tab from the workbook…)</w:t>
      </w:r>
      <w:r>
        <w:rPr>
          <w:b/>
        </w:rPr>
        <w:fldChar w:fldCharType="end"/>
      </w:r>
      <w:r>
        <w:t>, which forms Annex G to this Attachment.</w:t>
      </w:r>
    </w:p>
    <w:p w14:paraId="0AE16E1B" w14:textId="77777777" w:rsidR="00FC5D57" w:rsidRPr="002A29EA" w:rsidRDefault="00FC5D57" w:rsidP="00FC5D57">
      <w:pPr>
        <w:pStyle w:val="COTCOCLV3-ASDEFCON"/>
      </w:pPr>
      <w:r w:rsidRPr="002A29EA">
        <w:t>The Contractor shall ensure that all discounts and rebates obtained in relation to Cost Reimbursement Supplies shall be applied to the direct material costs including annual or company discounts from suppliers, bulk discounts, and company/inter-company discounts and rebates.</w:t>
      </w:r>
    </w:p>
    <w:p w14:paraId="0549AD1F" w14:textId="77777777" w:rsidR="00FC5D57" w:rsidRPr="002A29EA" w:rsidRDefault="00FC5D57" w:rsidP="00FC5D57">
      <w:pPr>
        <w:pStyle w:val="COTCOCLV2-ASDEFCON"/>
      </w:pPr>
      <w:r w:rsidRPr="002A29EA">
        <w:t>Subcontract Services</w:t>
      </w:r>
    </w:p>
    <w:p w14:paraId="76833149" w14:textId="77777777" w:rsidR="00FC5D57" w:rsidRDefault="00FC5D57" w:rsidP="00FC5D57">
      <w:pPr>
        <w:pStyle w:val="COTCOCLV3-ASDEFCON"/>
      </w:pPr>
      <w:r>
        <w:t>Costs for Subcontract services, eligible to be</w:t>
      </w:r>
      <w:r w:rsidRPr="002A29EA">
        <w:t xml:space="preserve"> reimbursed in accordance with clause 7.</w:t>
      </w:r>
      <w:r>
        <w:t>8</w:t>
      </w:r>
      <w:r w:rsidRPr="002A29EA">
        <w:t xml:space="preserve"> of the </w:t>
      </w:r>
      <w:r>
        <w:t xml:space="preserve">COC, shall be </w:t>
      </w:r>
      <w:r w:rsidRPr="002A29EA">
        <w:t>directly traceable to the provision of the Cost Reimbursement Supplies</w:t>
      </w:r>
      <w:r>
        <w:t>.</w:t>
      </w:r>
    </w:p>
    <w:p w14:paraId="2206B21C" w14:textId="77777777" w:rsidR="00FC5D57" w:rsidRPr="002A29EA" w:rsidRDefault="00FC5D57" w:rsidP="00FC5D57">
      <w:pPr>
        <w:pStyle w:val="COTCOCLV3-ASDEFCON"/>
      </w:pPr>
      <w:r w:rsidRPr="002A29EA">
        <w:t>Subcontract services to be reimbursed in accordance with clause 7.</w:t>
      </w:r>
      <w:r>
        <w:t>8</w:t>
      </w:r>
      <w:r w:rsidRPr="002A29EA">
        <w:t xml:space="preserve"> of the </w:t>
      </w:r>
      <w:r>
        <w:t>COC</w:t>
      </w:r>
      <w:r w:rsidRPr="002A29EA">
        <w:t xml:space="preserve"> shall include:</w:t>
      </w:r>
    </w:p>
    <w:p w14:paraId="75EBA7EC" w14:textId="77777777" w:rsidR="00FC5D57" w:rsidRPr="002A29EA" w:rsidRDefault="00FC5D57" w:rsidP="00FC5D57">
      <w:pPr>
        <w:pStyle w:val="COTCOCLV4-ASDEFCON"/>
      </w:pPr>
      <w:r w:rsidRPr="002A29EA">
        <w:t xml:space="preserve">contract services, equipment </w:t>
      </w:r>
      <w:r>
        <w:t xml:space="preserve">hire </w:t>
      </w:r>
      <w:r w:rsidRPr="002A29EA">
        <w:t>and utilities provided by outside sources;</w:t>
      </w:r>
    </w:p>
    <w:p w14:paraId="6C95FB13" w14:textId="77777777" w:rsidR="00FC5D57" w:rsidRDefault="00FC5D57" w:rsidP="00FC5D57">
      <w:pPr>
        <w:pStyle w:val="COTCOCLV4-ASDEFCON"/>
      </w:pPr>
      <w:r w:rsidRPr="002A29EA">
        <w:t>professional consultant services or contract services of technical personnel directly engaged by the Contractor</w:t>
      </w:r>
      <w:r>
        <w:t xml:space="preserve"> who are not officers or employees of the Contractor; and</w:t>
      </w:r>
    </w:p>
    <w:p w14:paraId="50CDE8EF" w14:textId="77777777" w:rsidR="00FC5D57" w:rsidRDefault="00FC5D57" w:rsidP="00FC5D57">
      <w:pPr>
        <w:pStyle w:val="COTCOCLV4-ASDEFCON"/>
      </w:pPr>
      <w:r>
        <w:t>any other Subcontract services applicable to the Cost Reimbursement Supplies that are defined as ‘sub-contract costs’ in the CASG Cost Principles</w:t>
      </w:r>
      <w:r w:rsidRPr="002A29EA">
        <w:t>.</w:t>
      </w:r>
    </w:p>
    <w:p w14:paraId="066DFB5C" w14:textId="016B8DCB" w:rsidR="00FC5D57" w:rsidRPr="002A29EA" w:rsidRDefault="00FC5D57" w:rsidP="00FC5D57">
      <w:pPr>
        <w:pStyle w:val="COTCOCLV3-ASDEFCON"/>
      </w:pPr>
      <w:r>
        <w:t xml:space="preserve">The mark-ups to be applied to Subcontract services, to be paid as Cost Reimbursement Payments under the Contract, are detailed in the file: </w:t>
      </w:r>
      <w:r>
        <w:rPr>
          <w:b/>
        </w:rPr>
        <w:fldChar w:fldCharType="begin">
          <w:ffData>
            <w:name w:val=""/>
            <w:enabled/>
            <w:calcOnExit w:val="0"/>
            <w:textInput>
              <w:default w:val="(…INSERT the file name for the 'Cost Reimbursement' tab from the workbook…)"/>
            </w:textInput>
          </w:ffData>
        </w:fldChar>
      </w:r>
      <w:r>
        <w:rPr>
          <w:b/>
        </w:rPr>
        <w:instrText xml:space="preserve"> FORMTEXT </w:instrText>
      </w:r>
      <w:r>
        <w:rPr>
          <w:b/>
        </w:rPr>
      </w:r>
      <w:r>
        <w:rPr>
          <w:b/>
        </w:rPr>
        <w:fldChar w:fldCharType="separate"/>
      </w:r>
      <w:r>
        <w:rPr>
          <w:b/>
          <w:noProof/>
        </w:rPr>
        <w:t>(…INSERT the file name for the 'Cost Reimbursement' tab from the workbook…)</w:t>
      </w:r>
      <w:r>
        <w:rPr>
          <w:b/>
        </w:rPr>
        <w:fldChar w:fldCharType="end"/>
      </w:r>
      <w:r>
        <w:t>, which forms Annex G to this Attachment.</w:t>
      </w:r>
    </w:p>
    <w:p w14:paraId="4450A66E" w14:textId="77777777" w:rsidR="00FC5D57" w:rsidRPr="002A29EA" w:rsidRDefault="00FC5D57" w:rsidP="00FC5D57">
      <w:pPr>
        <w:pStyle w:val="COTCOCLV2-ASDEFCON"/>
      </w:pPr>
      <w:r w:rsidRPr="002A29EA">
        <w:lastRenderedPageBreak/>
        <w:t>Direct Expenses</w:t>
      </w:r>
    </w:p>
    <w:p w14:paraId="650D91AA" w14:textId="77777777" w:rsidR="00FC5D57" w:rsidRPr="002A29EA" w:rsidRDefault="00FC5D57" w:rsidP="00FC5D57">
      <w:pPr>
        <w:pStyle w:val="COTCOCLV3-ASDEFCON"/>
      </w:pPr>
      <w:r w:rsidRPr="002A29EA">
        <w:t>Direct expenses are costs incurred other than direct labour, direct material or Subcontract services that:</w:t>
      </w:r>
    </w:p>
    <w:p w14:paraId="549A2071" w14:textId="77777777" w:rsidR="00FC5D57" w:rsidRPr="002A29EA" w:rsidRDefault="00FC5D57" w:rsidP="00FC5D57">
      <w:pPr>
        <w:pStyle w:val="COTCOCLV4-ASDEFCON"/>
      </w:pPr>
      <w:r w:rsidRPr="002A29EA">
        <w:t>are directly traceable to the provision of the Cost Reimbursement Supplies; and</w:t>
      </w:r>
    </w:p>
    <w:p w14:paraId="37DB684B" w14:textId="77777777" w:rsidR="00FC5D57" w:rsidRPr="002A29EA" w:rsidRDefault="00FC5D57" w:rsidP="00FC5D57">
      <w:pPr>
        <w:pStyle w:val="COTCOCLV4-ASDEFCON"/>
      </w:pPr>
      <w:r w:rsidRPr="002A29EA">
        <w:t>can be charged directly for the Cost Reimbursement Supplies in accordance with appropriate accounting principles, appropriate for those Supplies.</w:t>
      </w:r>
    </w:p>
    <w:p w14:paraId="773CC588" w14:textId="77777777" w:rsidR="00FC5D57" w:rsidRPr="002A29EA" w:rsidRDefault="00FC5D57" w:rsidP="00FC5D57">
      <w:pPr>
        <w:pStyle w:val="COTCOCLV3-ASDEFCON"/>
      </w:pPr>
      <w:r w:rsidRPr="002A29EA">
        <w:t>Direct expenses to be reimbursed in accordance with clause 7.</w:t>
      </w:r>
      <w:r>
        <w:t>8</w:t>
      </w:r>
      <w:r w:rsidRPr="002A29EA">
        <w:t xml:space="preserve"> of the </w:t>
      </w:r>
      <w:r>
        <w:t>COC</w:t>
      </w:r>
      <w:r w:rsidRPr="002A29EA">
        <w:t xml:space="preserve"> shall include:</w:t>
      </w:r>
    </w:p>
    <w:p w14:paraId="7172ECC3" w14:textId="77777777" w:rsidR="00FC5D57" w:rsidRPr="002A29EA" w:rsidRDefault="00FC5D57" w:rsidP="00FC5D57">
      <w:pPr>
        <w:pStyle w:val="COTCOCLV4-ASDEFCON"/>
      </w:pPr>
      <w:r>
        <w:t>t</w:t>
      </w:r>
      <w:r w:rsidRPr="002A29EA">
        <w:t>ransportation</w:t>
      </w:r>
      <w:r>
        <w:t>,</w:t>
      </w:r>
      <w:r w:rsidRPr="002A29EA">
        <w:t xml:space="preserve"> </w:t>
      </w:r>
      <w:r>
        <w:t>where t</w:t>
      </w:r>
      <w:r w:rsidRPr="002A29EA">
        <w:t xml:space="preserve">he Contractor </w:t>
      </w:r>
      <w:r>
        <w:t>has</w:t>
      </w:r>
      <w:r w:rsidRPr="002A29EA">
        <w:t xml:space="preserve"> ensure</w:t>
      </w:r>
      <w:r>
        <w:t>d</w:t>
      </w:r>
      <w:r w:rsidRPr="002A29EA">
        <w:t xml:space="preserve"> that transportation requirements </w:t>
      </w:r>
      <w:r>
        <w:t>for</w:t>
      </w:r>
      <w:r w:rsidRPr="002A29EA">
        <w:t xml:space="preserve"> the Cost Reimbursement Supplies are optimised to minimise </w:t>
      </w:r>
      <w:r>
        <w:t>overall</w:t>
      </w:r>
      <w:r w:rsidRPr="002A29EA">
        <w:t xml:space="preserve"> costs</w:t>
      </w:r>
      <w:r>
        <w:t xml:space="preserve"> and achieve the required schedule</w:t>
      </w:r>
      <w:r w:rsidRPr="002A29EA">
        <w:t>;</w:t>
      </w:r>
    </w:p>
    <w:p w14:paraId="60F1E681" w14:textId="77777777" w:rsidR="00FC5D57" w:rsidRPr="002A29EA" w:rsidRDefault="00FC5D57" w:rsidP="00FC5D57">
      <w:pPr>
        <w:pStyle w:val="COTCOCLV4-ASDEFCON"/>
      </w:pPr>
      <w:r w:rsidRPr="002A29EA">
        <w:t>the use and service of facilities, off-site plant and equipment, other than GFM, at rates agreed by the parties; and</w:t>
      </w:r>
    </w:p>
    <w:p w14:paraId="3B24D1D5" w14:textId="77777777" w:rsidR="00FC5D57" w:rsidRDefault="00FC5D57" w:rsidP="00FC5D57">
      <w:pPr>
        <w:pStyle w:val="COTCOCLV4-ASDEFCON"/>
      </w:pPr>
      <w:r w:rsidRPr="002A29EA">
        <w:t>site accommodation and miscellaneous facilities including establishment, maintenance and operations of any site accommodation, warehouse and other facilities, other than GFM</w:t>
      </w:r>
      <w:r>
        <w:t>; and</w:t>
      </w:r>
    </w:p>
    <w:p w14:paraId="0E92B299" w14:textId="77777777" w:rsidR="00FC5D57" w:rsidRDefault="00FC5D57" w:rsidP="00FC5D57">
      <w:pPr>
        <w:pStyle w:val="COTCOCLV4-ASDEFCON"/>
      </w:pPr>
      <w:r>
        <w:t>any other expenses applicable to the Cost Reimbursement Supplies that are defined as a ‘direct expense’ in the CASG Cost Principles</w:t>
      </w:r>
      <w:r w:rsidRPr="002A29EA">
        <w:t>.</w:t>
      </w:r>
    </w:p>
    <w:p w14:paraId="2CDA3F5F" w14:textId="409FB05A" w:rsidR="00FC5D57" w:rsidRDefault="00FC5D57" w:rsidP="00FC5D57">
      <w:pPr>
        <w:pStyle w:val="COTCOCLV3-ASDEFCON"/>
      </w:pPr>
      <w:r>
        <w:t xml:space="preserve">The margins to be applied to direct expenses shall be as specified in the Schedule of Margins at Schedule 2 to Annex E to this Attachment (refer to clause </w:t>
      </w:r>
      <w:r>
        <w:fldChar w:fldCharType="begin"/>
      </w:r>
      <w:r>
        <w:instrText xml:space="preserve"> REF _Ref74301458 \r \h </w:instrText>
      </w:r>
      <w:r>
        <w:fldChar w:fldCharType="separate"/>
      </w:r>
      <w:r w:rsidR="002C1268">
        <w:t>6</w:t>
      </w:r>
      <w:r>
        <w:fldChar w:fldCharType="end"/>
      </w:r>
      <w:r>
        <w:t xml:space="preserve"> above), or as otherwise agreed by the Commonwealth in writing.</w:t>
      </w:r>
    </w:p>
    <w:p w14:paraId="4BBDE44C" w14:textId="77777777" w:rsidR="00FC5D57" w:rsidRDefault="00FC5D57" w:rsidP="00FC5D57">
      <w:pPr>
        <w:pStyle w:val="COTCOCLV2-ASDEFCON"/>
      </w:pPr>
      <w:r w:rsidRPr="002A29EA">
        <w:t>Other</w:t>
      </w:r>
    </w:p>
    <w:p w14:paraId="4EEC07B5" w14:textId="6FAE65FE" w:rsidR="00FC5D57" w:rsidRDefault="00FC5D57" w:rsidP="00FC5D57">
      <w:pPr>
        <w:pStyle w:val="NoteToTenderers-ASDEFCON"/>
      </w:pPr>
      <w:r w:rsidRPr="002A29EA">
        <w:t xml:space="preserve">Note to tenderers:  </w:t>
      </w:r>
      <w:r>
        <w:t>This may include costs that have been incurred both in relation to Cost Reimbursement Supplies and the performance of other work, whether under the Contract or not, to be allocated on a pro-rata basis.</w:t>
      </w:r>
    </w:p>
    <w:p w14:paraId="4FF08B43" w14:textId="77777777" w:rsidR="00FC5D57" w:rsidRDefault="00FC5D57" w:rsidP="00FC5D57">
      <w:pPr>
        <w:pStyle w:val="COTCOCLV3-ASDEFCON"/>
      </w:pPr>
      <w:r w:rsidRPr="002A29EA">
        <w:t>Any other cost that the Commonwealth Representative agrees</w:t>
      </w:r>
      <w:r>
        <w:t>, in writing,</w:t>
      </w:r>
      <w:r w:rsidRPr="002A29EA">
        <w:t xml:space="preserve"> is a reimbursement cost.</w:t>
      </w:r>
    </w:p>
    <w:p w14:paraId="5A1B6161" w14:textId="77777777" w:rsidR="00FC5D57" w:rsidRPr="002A29EA" w:rsidRDefault="00FC5D57" w:rsidP="00FC5D57">
      <w:pPr>
        <w:pStyle w:val="COTCOCLV1-ASDEFCON"/>
      </w:pPr>
      <w:bookmarkStart w:id="188" w:name="_Toc228868867"/>
      <w:r>
        <w:rPr>
          <w:caps w:val="0"/>
        </w:rPr>
        <w:t>INCENTIVE PAYMENTS</w:t>
      </w:r>
      <w:r w:rsidRPr="002A29EA">
        <w:rPr>
          <w:caps w:val="0"/>
        </w:rPr>
        <w:t xml:space="preserve"> (OPTIONAL)</w:t>
      </w:r>
      <w:bookmarkEnd w:id="188"/>
    </w:p>
    <w:p w14:paraId="6773B07C" w14:textId="65593236" w:rsidR="00FC5D57" w:rsidRPr="002A29EA" w:rsidRDefault="00FC5D57" w:rsidP="00FC5D57">
      <w:pPr>
        <w:pStyle w:val="NoteToDrafters-ASDEFCON"/>
      </w:pPr>
      <w:r w:rsidRPr="002A29EA">
        <w:t xml:space="preserve">Note to drafters: </w:t>
      </w:r>
      <w:r>
        <w:t xml:space="preserve"> </w:t>
      </w:r>
      <w:r w:rsidRPr="002A29EA">
        <w:t>The</w:t>
      </w:r>
      <w:r>
        <w:t xml:space="preserve"> </w:t>
      </w:r>
      <w:r w:rsidRPr="002A29EA">
        <w:t xml:space="preserve">Commonwealth’s preferred assessment periods, key performance indicators and weightings (if any) </w:t>
      </w:r>
      <w:r>
        <w:t>need to be included below,</w:t>
      </w:r>
      <w:r w:rsidRPr="002A29EA">
        <w:t xml:space="preserve"> before release of the RFT.</w:t>
      </w:r>
    </w:p>
    <w:p w14:paraId="35F0D452" w14:textId="23F757D0" w:rsidR="009A0369" w:rsidRPr="00FC5D57" w:rsidRDefault="00FC5D57" w:rsidP="00FC5D57">
      <w:pPr>
        <w:pStyle w:val="NoteToTenderers-ASDEFCON"/>
      </w:pPr>
      <w:r w:rsidRPr="002A29EA">
        <w:t xml:space="preserve">Note to tenderers:  </w:t>
      </w:r>
      <w:r>
        <w:t>This clause</w:t>
      </w:r>
      <w:r w:rsidRPr="002A29EA">
        <w:t xml:space="preserve"> will consist of an amalgamation of the incentive payment aspects in TDR D-1</w:t>
      </w:r>
      <w:r>
        <w:t>4,</w:t>
      </w:r>
      <w:r w:rsidRPr="002A29EA">
        <w:t xml:space="preserve"> the successful ten</w:t>
      </w:r>
      <w:bookmarkEnd w:id="170"/>
      <w:r w:rsidRPr="002A29EA">
        <w:t>derer’s response</w:t>
      </w:r>
      <w:r>
        <w:t xml:space="preserve"> and any negotiated adjustments</w:t>
      </w:r>
      <w:r w:rsidRPr="002A29EA">
        <w:t>.</w:t>
      </w:r>
    </w:p>
    <w:sectPr w:rsidR="009A0369" w:rsidRPr="00FC5D57" w:rsidSect="00FC5D57">
      <w:headerReference w:type="default" r:id="rId8"/>
      <w:footerReference w:type="default" r:id="rId9"/>
      <w:pgSz w:w="11906" w:h="16838"/>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E6E04" w14:textId="77777777" w:rsidR="000E2F62" w:rsidRDefault="000E2F62">
      <w:r>
        <w:separator/>
      </w:r>
    </w:p>
  </w:endnote>
  <w:endnote w:type="continuationSeparator" w:id="0">
    <w:p w14:paraId="4198EF85" w14:textId="77777777" w:rsidR="000E2F62" w:rsidRDefault="000E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57" w:type="pct"/>
      <w:tblLook w:val="0000" w:firstRow="0" w:lastRow="0" w:firstColumn="0" w:lastColumn="0" w:noHBand="0" w:noVBand="0"/>
    </w:tblPr>
    <w:tblGrid>
      <w:gridCol w:w="4821"/>
      <w:gridCol w:w="4536"/>
    </w:tblGrid>
    <w:tr w:rsidR="00587702" w14:paraId="3FEC8A7C" w14:textId="77777777" w:rsidTr="00FC4375">
      <w:tc>
        <w:tcPr>
          <w:tcW w:w="2576" w:type="pct"/>
        </w:tcPr>
        <w:p w14:paraId="014F76A5" w14:textId="10191FB3" w:rsidR="00587702" w:rsidRDefault="001D25C0" w:rsidP="00CE17F4">
          <w:pPr>
            <w:pStyle w:val="ASDEFCONHeaderFooterLeft"/>
          </w:pPr>
          <w:fldSimple w:instr=" DOCPROPERTY Footer_Left ">
            <w:r w:rsidR="00587702">
              <w:t>Attachment to Draft Conditions of Contract</w:t>
            </w:r>
          </w:fldSimple>
          <w:r w:rsidR="00587702">
            <w:t xml:space="preserve"> (</w:t>
          </w:r>
          <w:fldSimple w:instr=" DOCPROPERTY Version ">
            <w:r w:rsidR="00587702">
              <w:t>V5.4</w:t>
            </w:r>
          </w:fldSimple>
          <w:r w:rsidR="00587702">
            <w:t>)</w:t>
          </w:r>
        </w:p>
      </w:tc>
      <w:tc>
        <w:tcPr>
          <w:tcW w:w="2424" w:type="pct"/>
        </w:tcPr>
        <w:p w14:paraId="6087419A" w14:textId="13CF0C9F" w:rsidR="00587702" w:rsidRPr="00EA78E7" w:rsidRDefault="00587702" w:rsidP="00CE17F4">
          <w:pPr>
            <w:pStyle w:val="ASDEFCONHeaderFooterRight"/>
            <w:rPr>
              <w:sz w:val="18"/>
              <w:szCs w:val="18"/>
            </w:rPr>
          </w:pPr>
          <w:r w:rsidRPr="00EA78E7">
            <w:rPr>
              <w:sz w:val="18"/>
              <w:szCs w:val="18"/>
            </w:rPr>
            <w:t>B-</w:t>
          </w:r>
          <w:r w:rsidRPr="00EA78E7">
            <w:rPr>
              <w:rStyle w:val="PageNumber"/>
              <w:color w:val="auto"/>
              <w:sz w:val="18"/>
              <w:szCs w:val="18"/>
            </w:rPr>
            <w:fldChar w:fldCharType="begin"/>
          </w:r>
          <w:r w:rsidRPr="00EA78E7">
            <w:rPr>
              <w:rStyle w:val="PageNumber"/>
              <w:color w:val="auto"/>
              <w:sz w:val="18"/>
              <w:szCs w:val="18"/>
            </w:rPr>
            <w:instrText xml:space="preserve"> PAGE </w:instrText>
          </w:r>
          <w:r w:rsidRPr="00EA78E7">
            <w:rPr>
              <w:rStyle w:val="PageNumber"/>
              <w:color w:val="auto"/>
              <w:sz w:val="18"/>
              <w:szCs w:val="18"/>
            </w:rPr>
            <w:fldChar w:fldCharType="separate"/>
          </w:r>
          <w:r w:rsidR="00CD31C2">
            <w:rPr>
              <w:rStyle w:val="PageNumber"/>
              <w:noProof/>
              <w:color w:val="auto"/>
              <w:sz w:val="18"/>
              <w:szCs w:val="18"/>
            </w:rPr>
            <w:t>8</w:t>
          </w:r>
          <w:r w:rsidRPr="00EA78E7">
            <w:rPr>
              <w:rStyle w:val="PageNumber"/>
              <w:color w:val="auto"/>
              <w:sz w:val="18"/>
              <w:szCs w:val="18"/>
            </w:rPr>
            <w:fldChar w:fldCharType="end"/>
          </w:r>
        </w:p>
      </w:tc>
    </w:tr>
    <w:tr w:rsidR="00587702" w14:paraId="6A990E57" w14:textId="77777777" w:rsidTr="00F43EE1">
      <w:tc>
        <w:tcPr>
          <w:tcW w:w="5000" w:type="pct"/>
          <w:gridSpan w:val="2"/>
        </w:tcPr>
        <w:p w14:paraId="70899EAC" w14:textId="3D93874E" w:rsidR="00587702" w:rsidRDefault="001D25C0" w:rsidP="00CE17F4">
          <w:pPr>
            <w:pStyle w:val="ASDEFCONHeaderFooterClassification"/>
          </w:pPr>
          <w:fldSimple w:instr=" DOCPROPERTY Classification ">
            <w:r w:rsidR="00587702">
              <w:t>OFFICIAL</w:t>
            </w:r>
          </w:fldSimple>
        </w:p>
      </w:tc>
    </w:tr>
  </w:tbl>
  <w:p w14:paraId="0CC80224" w14:textId="77777777" w:rsidR="00587702" w:rsidRPr="00CE17F4" w:rsidRDefault="00587702" w:rsidP="00CE17F4">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A8ABC" w14:textId="77777777" w:rsidR="000E2F62" w:rsidRDefault="000E2F62">
      <w:r>
        <w:separator/>
      </w:r>
    </w:p>
  </w:footnote>
  <w:footnote w:type="continuationSeparator" w:id="0">
    <w:p w14:paraId="18B00A4F" w14:textId="77777777" w:rsidR="000E2F62" w:rsidRDefault="000E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87702" w14:paraId="578D9409" w14:textId="77777777" w:rsidTr="00D70E74">
      <w:tc>
        <w:tcPr>
          <w:tcW w:w="5000" w:type="pct"/>
          <w:gridSpan w:val="2"/>
        </w:tcPr>
        <w:p w14:paraId="4FCF1CB8" w14:textId="63AE47F0" w:rsidR="00587702" w:rsidRDefault="001D25C0" w:rsidP="00871BCF">
          <w:pPr>
            <w:pStyle w:val="ASDEFCONHeaderFooterClassification"/>
          </w:pPr>
          <w:fldSimple w:instr=" DOCPROPERTY Classification ">
            <w:r w:rsidR="00587702">
              <w:t>OFFICIAL</w:t>
            </w:r>
          </w:fldSimple>
        </w:p>
      </w:tc>
    </w:tr>
    <w:tr w:rsidR="00587702" w14:paraId="6AFB8285" w14:textId="77777777" w:rsidTr="00D70E74">
      <w:tc>
        <w:tcPr>
          <w:tcW w:w="2500" w:type="pct"/>
        </w:tcPr>
        <w:p w14:paraId="6D750B43" w14:textId="22136A16" w:rsidR="00587702" w:rsidRDefault="001D25C0" w:rsidP="00871BCF">
          <w:pPr>
            <w:pStyle w:val="ASDEFCONHeaderFooterLeft"/>
          </w:pPr>
          <w:fldSimple w:instr=" DOCPROPERTY Header_Left ">
            <w:r w:rsidR="00587702">
              <w:t>ASDEFCON (Strategic Materiel)</w:t>
            </w:r>
          </w:fldSimple>
        </w:p>
      </w:tc>
      <w:tc>
        <w:tcPr>
          <w:tcW w:w="2500" w:type="pct"/>
        </w:tcPr>
        <w:p w14:paraId="3E3DFC0E" w14:textId="01590FF2" w:rsidR="00587702" w:rsidRDefault="001D25C0" w:rsidP="00871BCF">
          <w:pPr>
            <w:pStyle w:val="ASDEFCONHeaderFooterRight"/>
          </w:pPr>
          <w:fldSimple w:instr=" DOCPROPERTY Header_Right ">
            <w:r w:rsidR="00587702">
              <w:t>PART 2</w:t>
            </w:r>
          </w:fldSimple>
        </w:p>
      </w:tc>
    </w:tr>
  </w:tbl>
  <w:p w14:paraId="4DCB1590" w14:textId="09075E9C" w:rsidR="00587702" w:rsidRPr="00D22D88" w:rsidRDefault="00587702" w:rsidP="00871BCF">
    <w:pPr>
      <w:pStyle w:val="ASDEFCONTitle"/>
    </w:pPr>
    <w:r w:rsidRPr="00D22D88">
      <w:t>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2E1EAB"/>
    <w:multiLevelType w:val="multilevel"/>
    <w:tmpl w:val="839091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3"/>
  </w:num>
  <w:num w:numId="4">
    <w:abstractNumId w:val="29"/>
  </w:num>
  <w:num w:numId="5">
    <w:abstractNumId w:val="11"/>
  </w:num>
  <w:num w:numId="6">
    <w:abstractNumId w:val="12"/>
  </w:num>
  <w:num w:numId="7">
    <w:abstractNumId w:val="31"/>
  </w:num>
  <w:num w:numId="8">
    <w:abstractNumId w:val="19"/>
  </w:num>
  <w:num w:numId="9">
    <w:abstractNumId w:val="35"/>
  </w:num>
  <w:num w:numId="10">
    <w:abstractNumId w:val="13"/>
  </w:num>
  <w:num w:numId="11">
    <w:abstractNumId w:val="16"/>
  </w:num>
  <w:num w:numId="12">
    <w:abstractNumId w:val="37"/>
  </w:num>
  <w:num w:numId="13">
    <w:abstractNumId w:val="10"/>
  </w:num>
  <w:num w:numId="14">
    <w:abstractNumId w:val="7"/>
  </w:num>
  <w:num w:numId="15">
    <w:abstractNumId w:val="2"/>
  </w:num>
  <w:num w:numId="16">
    <w:abstractNumId w:val="4"/>
  </w:num>
  <w:num w:numId="17">
    <w:abstractNumId w:val="15"/>
  </w:num>
  <w:num w:numId="18">
    <w:abstractNumId w:val="1"/>
  </w:num>
  <w:num w:numId="19">
    <w:abstractNumId w:val="21"/>
  </w:num>
  <w:num w:numId="20">
    <w:abstractNumId w:val="33"/>
  </w:num>
  <w:num w:numId="21">
    <w:abstractNumId w:val="30"/>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5"/>
  </w:num>
  <w:num w:numId="33">
    <w:abstractNumId w:val="36"/>
  </w:num>
  <w:num w:numId="34">
    <w:abstractNumId w:val="14"/>
  </w:num>
  <w:num w:numId="35">
    <w:abstractNumId w:val="22"/>
  </w:num>
  <w:num w:numId="36">
    <w:abstractNumId w:val="9"/>
  </w:num>
  <w:num w:numId="37">
    <w:abstractNumId w:val="3"/>
  </w:num>
  <w:num w:numId="38">
    <w:abstractNumId w:val="26"/>
  </w:num>
  <w:num w:numId="39">
    <w:abstractNumId w:val="27"/>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28"/>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5E5"/>
    <w:rsid w:val="000064A4"/>
    <w:rsid w:val="00006DFB"/>
    <w:rsid w:val="00007508"/>
    <w:rsid w:val="0001002C"/>
    <w:rsid w:val="00010B4C"/>
    <w:rsid w:val="000138DE"/>
    <w:rsid w:val="00013991"/>
    <w:rsid w:val="000213C3"/>
    <w:rsid w:val="00022D68"/>
    <w:rsid w:val="000241E4"/>
    <w:rsid w:val="00024985"/>
    <w:rsid w:val="00024DA0"/>
    <w:rsid w:val="00026868"/>
    <w:rsid w:val="00030639"/>
    <w:rsid w:val="000326A3"/>
    <w:rsid w:val="00036164"/>
    <w:rsid w:val="0003714B"/>
    <w:rsid w:val="00040F98"/>
    <w:rsid w:val="000463AF"/>
    <w:rsid w:val="000508C8"/>
    <w:rsid w:val="00056175"/>
    <w:rsid w:val="00060100"/>
    <w:rsid w:val="0006100D"/>
    <w:rsid w:val="00064D33"/>
    <w:rsid w:val="00071442"/>
    <w:rsid w:val="0007210A"/>
    <w:rsid w:val="00073462"/>
    <w:rsid w:val="00073874"/>
    <w:rsid w:val="00074EFD"/>
    <w:rsid w:val="000767C9"/>
    <w:rsid w:val="000812FD"/>
    <w:rsid w:val="00083F9C"/>
    <w:rsid w:val="0008520A"/>
    <w:rsid w:val="00090D17"/>
    <w:rsid w:val="00094641"/>
    <w:rsid w:val="00097ACE"/>
    <w:rsid w:val="00097D73"/>
    <w:rsid w:val="000A4F96"/>
    <w:rsid w:val="000A535F"/>
    <w:rsid w:val="000B0F08"/>
    <w:rsid w:val="000B10F8"/>
    <w:rsid w:val="000B40C8"/>
    <w:rsid w:val="000B4F8C"/>
    <w:rsid w:val="000B6516"/>
    <w:rsid w:val="000B7A4F"/>
    <w:rsid w:val="000B7DB7"/>
    <w:rsid w:val="000C4060"/>
    <w:rsid w:val="000C74E7"/>
    <w:rsid w:val="000D150F"/>
    <w:rsid w:val="000D1C37"/>
    <w:rsid w:val="000D3C1A"/>
    <w:rsid w:val="000D542E"/>
    <w:rsid w:val="000D644F"/>
    <w:rsid w:val="000D7410"/>
    <w:rsid w:val="000E17A9"/>
    <w:rsid w:val="000E2F62"/>
    <w:rsid w:val="000E3829"/>
    <w:rsid w:val="000E3B13"/>
    <w:rsid w:val="000E7793"/>
    <w:rsid w:val="000F41AD"/>
    <w:rsid w:val="0010013F"/>
    <w:rsid w:val="001022F9"/>
    <w:rsid w:val="001025CB"/>
    <w:rsid w:val="00104A24"/>
    <w:rsid w:val="00106FAD"/>
    <w:rsid w:val="001078DB"/>
    <w:rsid w:val="001103D6"/>
    <w:rsid w:val="00112829"/>
    <w:rsid w:val="0011332E"/>
    <w:rsid w:val="00113410"/>
    <w:rsid w:val="00113E6A"/>
    <w:rsid w:val="00115BEC"/>
    <w:rsid w:val="00121B0A"/>
    <w:rsid w:val="00133639"/>
    <w:rsid w:val="001348A4"/>
    <w:rsid w:val="00137A35"/>
    <w:rsid w:val="00137D76"/>
    <w:rsid w:val="00144316"/>
    <w:rsid w:val="00144D59"/>
    <w:rsid w:val="00151DE4"/>
    <w:rsid w:val="00152836"/>
    <w:rsid w:val="00154687"/>
    <w:rsid w:val="00156CE3"/>
    <w:rsid w:val="00157783"/>
    <w:rsid w:val="00161F8B"/>
    <w:rsid w:val="00173858"/>
    <w:rsid w:val="0017479C"/>
    <w:rsid w:val="00176FEB"/>
    <w:rsid w:val="00177E38"/>
    <w:rsid w:val="00180BFA"/>
    <w:rsid w:val="00190FAE"/>
    <w:rsid w:val="0019196D"/>
    <w:rsid w:val="00192E84"/>
    <w:rsid w:val="001A07B2"/>
    <w:rsid w:val="001A18B3"/>
    <w:rsid w:val="001A2BDA"/>
    <w:rsid w:val="001A3082"/>
    <w:rsid w:val="001A559A"/>
    <w:rsid w:val="001A616C"/>
    <w:rsid w:val="001B27D7"/>
    <w:rsid w:val="001B3D9C"/>
    <w:rsid w:val="001B650C"/>
    <w:rsid w:val="001B7B7B"/>
    <w:rsid w:val="001C09EE"/>
    <w:rsid w:val="001C7D4B"/>
    <w:rsid w:val="001D14B6"/>
    <w:rsid w:val="001D25C0"/>
    <w:rsid w:val="001D291D"/>
    <w:rsid w:val="001D55F9"/>
    <w:rsid w:val="001E32AE"/>
    <w:rsid w:val="001E3423"/>
    <w:rsid w:val="001F2354"/>
    <w:rsid w:val="001F2E83"/>
    <w:rsid w:val="001F74B6"/>
    <w:rsid w:val="00203BF6"/>
    <w:rsid w:val="00205294"/>
    <w:rsid w:val="00206F58"/>
    <w:rsid w:val="00207429"/>
    <w:rsid w:val="002117F2"/>
    <w:rsid w:val="0021338F"/>
    <w:rsid w:val="002148D7"/>
    <w:rsid w:val="00223CA8"/>
    <w:rsid w:val="0023137F"/>
    <w:rsid w:val="00240187"/>
    <w:rsid w:val="00243719"/>
    <w:rsid w:val="00243C8A"/>
    <w:rsid w:val="002449F4"/>
    <w:rsid w:val="00246DBC"/>
    <w:rsid w:val="0025466F"/>
    <w:rsid w:val="002574CF"/>
    <w:rsid w:val="00263B9C"/>
    <w:rsid w:val="002708D2"/>
    <w:rsid w:val="00272F4E"/>
    <w:rsid w:val="00274AF8"/>
    <w:rsid w:val="00275429"/>
    <w:rsid w:val="00275B40"/>
    <w:rsid w:val="00277C77"/>
    <w:rsid w:val="00287145"/>
    <w:rsid w:val="0028782C"/>
    <w:rsid w:val="00293172"/>
    <w:rsid w:val="002939A7"/>
    <w:rsid w:val="002959EF"/>
    <w:rsid w:val="002A0878"/>
    <w:rsid w:val="002A29EA"/>
    <w:rsid w:val="002A378E"/>
    <w:rsid w:val="002A3B74"/>
    <w:rsid w:val="002A5C6D"/>
    <w:rsid w:val="002B2B04"/>
    <w:rsid w:val="002B2F22"/>
    <w:rsid w:val="002B7F36"/>
    <w:rsid w:val="002C1268"/>
    <w:rsid w:val="002C412D"/>
    <w:rsid w:val="002C4937"/>
    <w:rsid w:val="002C6E9D"/>
    <w:rsid w:val="002C74F9"/>
    <w:rsid w:val="002D1B76"/>
    <w:rsid w:val="002D2F7B"/>
    <w:rsid w:val="002E1955"/>
    <w:rsid w:val="002E3CE5"/>
    <w:rsid w:val="002E405D"/>
    <w:rsid w:val="002E4688"/>
    <w:rsid w:val="002F2EBD"/>
    <w:rsid w:val="002F316F"/>
    <w:rsid w:val="0030172B"/>
    <w:rsid w:val="00305759"/>
    <w:rsid w:val="00307891"/>
    <w:rsid w:val="00307DA2"/>
    <w:rsid w:val="00311232"/>
    <w:rsid w:val="0031142F"/>
    <w:rsid w:val="00312CA0"/>
    <w:rsid w:val="00313426"/>
    <w:rsid w:val="003147C6"/>
    <w:rsid w:val="00316872"/>
    <w:rsid w:val="00320CD3"/>
    <w:rsid w:val="003212FE"/>
    <w:rsid w:val="003216C0"/>
    <w:rsid w:val="00321B17"/>
    <w:rsid w:val="00324ECD"/>
    <w:rsid w:val="0032519A"/>
    <w:rsid w:val="00325D11"/>
    <w:rsid w:val="00330338"/>
    <w:rsid w:val="00333E41"/>
    <w:rsid w:val="003370AC"/>
    <w:rsid w:val="00341AFA"/>
    <w:rsid w:val="00342521"/>
    <w:rsid w:val="003463EE"/>
    <w:rsid w:val="00346B2B"/>
    <w:rsid w:val="003475B9"/>
    <w:rsid w:val="003512C1"/>
    <w:rsid w:val="00353059"/>
    <w:rsid w:val="00356C53"/>
    <w:rsid w:val="003570E8"/>
    <w:rsid w:val="003611F4"/>
    <w:rsid w:val="00363A06"/>
    <w:rsid w:val="00363F79"/>
    <w:rsid w:val="00371C0A"/>
    <w:rsid w:val="00382511"/>
    <w:rsid w:val="003837B3"/>
    <w:rsid w:val="0038710B"/>
    <w:rsid w:val="00392DC6"/>
    <w:rsid w:val="00393AFD"/>
    <w:rsid w:val="00393D05"/>
    <w:rsid w:val="003A3C3B"/>
    <w:rsid w:val="003C5640"/>
    <w:rsid w:val="003D399A"/>
    <w:rsid w:val="003D7CC6"/>
    <w:rsid w:val="003E26D9"/>
    <w:rsid w:val="003E6E64"/>
    <w:rsid w:val="003E7D0E"/>
    <w:rsid w:val="003F6E8C"/>
    <w:rsid w:val="003F6F40"/>
    <w:rsid w:val="0040748F"/>
    <w:rsid w:val="004075FB"/>
    <w:rsid w:val="004155AD"/>
    <w:rsid w:val="00416AB8"/>
    <w:rsid w:val="00416D02"/>
    <w:rsid w:val="004205F4"/>
    <w:rsid w:val="0042080E"/>
    <w:rsid w:val="00420CB6"/>
    <w:rsid w:val="004254FC"/>
    <w:rsid w:val="00426B1E"/>
    <w:rsid w:val="00426E4A"/>
    <w:rsid w:val="00434B92"/>
    <w:rsid w:val="0043573C"/>
    <w:rsid w:val="00441A82"/>
    <w:rsid w:val="004429C1"/>
    <w:rsid w:val="00455DC3"/>
    <w:rsid w:val="00461589"/>
    <w:rsid w:val="004674D1"/>
    <w:rsid w:val="00473B6E"/>
    <w:rsid w:val="0047527D"/>
    <w:rsid w:val="00475CC8"/>
    <w:rsid w:val="00476E27"/>
    <w:rsid w:val="004815E5"/>
    <w:rsid w:val="004816DF"/>
    <w:rsid w:val="00482F8E"/>
    <w:rsid w:val="0048764E"/>
    <w:rsid w:val="00490894"/>
    <w:rsid w:val="004968F3"/>
    <w:rsid w:val="004A285E"/>
    <w:rsid w:val="004A5313"/>
    <w:rsid w:val="004A63EA"/>
    <w:rsid w:val="004B0EDF"/>
    <w:rsid w:val="004B2377"/>
    <w:rsid w:val="004B6314"/>
    <w:rsid w:val="004B7194"/>
    <w:rsid w:val="004D088F"/>
    <w:rsid w:val="004D3F14"/>
    <w:rsid w:val="004D5286"/>
    <w:rsid w:val="004E441E"/>
    <w:rsid w:val="004E602D"/>
    <w:rsid w:val="004E61F9"/>
    <w:rsid w:val="004F039A"/>
    <w:rsid w:val="004F41D2"/>
    <w:rsid w:val="004F4A68"/>
    <w:rsid w:val="004F7066"/>
    <w:rsid w:val="00500A22"/>
    <w:rsid w:val="00503DC0"/>
    <w:rsid w:val="00505FEA"/>
    <w:rsid w:val="00507AF6"/>
    <w:rsid w:val="00507B10"/>
    <w:rsid w:val="0051267D"/>
    <w:rsid w:val="00512F98"/>
    <w:rsid w:val="00514D9D"/>
    <w:rsid w:val="00516BA8"/>
    <w:rsid w:val="0052090B"/>
    <w:rsid w:val="005211DA"/>
    <w:rsid w:val="00525FF1"/>
    <w:rsid w:val="00526ED4"/>
    <w:rsid w:val="00530246"/>
    <w:rsid w:val="00531149"/>
    <w:rsid w:val="00543EF9"/>
    <w:rsid w:val="00547322"/>
    <w:rsid w:val="00547EA9"/>
    <w:rsid w:val="00550D96"/>
    <w:rsid w:val="00553A2D"/>
    <w:rsid w:val="00553CF8"/>
    <w:rsid w:val="00556551"/>
    <w:rsid w:val="00557064"/>
    <w:rsid w:val="00563503"/>
    <w:rsid w:val="0056720F"/>
    <w:rsid w:val="00572708"/>
    <w:rsid w:val="00572CBA"/>
    <w:rsid w:val="005734BA"/>
    <w:rsid w:val="0057477B"/>
    <w:rsid w:val="00576587"/>
    <w:rsid w:val="005770C9"/>
    <w:rsid w:val="00584BF7"/>
    <w:rsid w:val="00587702"/>
    <w:rsid w:val="00590EDE"/>
    <w:rsid w:val="005917DD"/>
    <w:rsid w:val="005957BD"/>
    <w:rsid w:val="00595A8F"/>
    <w:rsid w:val="00597EEA"/>
    <w:rsid w:val="005A29BB"/>
    <w:rsid w:val="005A5ADA"/>
    <w:rsid w:val="005A63C6"/>
    <w:rsid w:val="005B0772"/>
    <w:rsid w:val="005B0ED3"/>
    <w:rsid w:val="005B7F25"/>
    <w:rsid w:val="005C040F"/>
    <w:rsid w:val="005C13EE"/>
    <w:rsid w:val="005C2FE4"/>
    <w:rsid w:val="005C5812"/>
    <w:rsid w:val="005C5F98"/>
    <w:rsid w:val="005D0D48"/>
    <w:rsid w:val="005D37B6"/>
    <w:rsid w:val="005E0755"/>
    <w:rsid w:val="005E67D7"/>
    <w:rsid w:val="005F15B8"/>
    <w:rsid w:val="005F27C6"/>
    <w:rsid w:val="005F6553"/>
    <w:rsid w:val="00603854"/>
    <w:rsid w:val="0061031D"/>
    <w:rsid w:val="0061069A"/>
    <w:rsid w:val="0061583F"/>
    <w:rsid w:val="006242B1"/>
    <w:rsid w:val="0062453F"/>
    <w:rsid w:val="006252D1"/>
    <w:rsid w:val="00632AA2"/>
    <w:rsid w:val="006415FB"/>
    <w:rsid w:val="006435EA"/>
    <w:rsid w:val="00643F22"/>
    <w:rsid w:val="0064569A"/>
    <w:rsid w:val="0064638C"/>
    <w:rsid w:val="0064675F"/>
    <w:rsid w:val="006473A1"/>
    <w:rsid w:val="00651B6E"/>
    <w:rsid w:val="006523DD"/>
    <w:rsid w:val="00653A67"/>
    <w:rsid w:val="00653E4C"/>
    <w:rsid w:val="00654D80"/>
    <w:rsid w:val="0066092F"/>
    <w:rsid w:val="00661071"/>
    <w:rsid w:val="00663AA3"/>
    <w:rsid w:val="00667AF2"/>
    <w:rsid w:val="006704DB"/>
    <w:rsid w:val="00672FD4"/>
    <w:rsid w:val="0067471B"/>
    <w:rsid w:val="0067575D"/>
    <w:rsid w:val="00675C9C"/>
    <w:rsid w:val="00675EDB"/>
    <w:rsid w:val="006774B9"/>
    <w:rsid w:val="00682EDA"/>
    <w:rsid w:val="00683764"/>
    <w:rsid w:val="00685EB1"/>
    <w:rsid w:val="00685FA6"/>
    <w:rsid w:val="00687415"/>
    <w:rsid w:val="00692CF0"/>
    <w:rsid w:val="0069493F"/>
    <w:rsid w:val="006958DE"/>
    <w:rsid w:val="0069617A"/>
    <w:rsid w:val="006A3EDB"/>
    <w:rsid w:val="006A47D3"/>
    <w:rsid w:val="006A48C7"/>
    <w:rsid w:val="006A4A92"/>
    <w:rsid w:val="006A5310"/>
    <w:rsid w:val="006B28C8"/>
    <w:rsid w:val="006B4EFE"/>
    <w:rsid w:val="006C54A8"/>
    <w:rsid w:val="006C5F4E"/>
    <w:rsid w:val="006C7B6F"/>
    <w:rsid w:val="006C7EFF"/>
    <w:rsid w:val="006D0690"/>
    <w:rsid w:val="006D18EF"/>
    <w:rsid w:val="006D1DF8"/>
    <w:rsid w:val="006D33BB"/>
    <w:rsid w:val="006D442F"/>
    <w:rsid w:val="006E0BB7"/>
    <w:rsid w:val="006E1B4F"/>
    <w:rsid w:val="006E602A"/>
    <w:rsid w:val="006F0742"/>
    <w:rsid w:val="006F1D66"/>
    <w:rsid w:val="006F28E1"/>
    <w:rsid w:val="006F2CDF"/>
    <w:rsid w:val="006F6274"/>
    <w:rsid w:val="0070501D"/>
    <w:rsid w:val="00710E9C"/>
    <w:rsid w:val="00717347"/>
    <w:rsid w:val="00720D4B"/>
    <w:rsid w:val="00723937"/>
    <w:rsid w:val="00724B46"/>
    <w:rsid w:val="00730AC8"/>
    <w:rsid w:val="00730D7F"/>
    <w:rsid w:val="00732792"/>
    <w:rsid w:val="007359CB"/>
    <w:rsid w:val="00736955"/>
    <w:rsid w:val="00737A88"/>
    <w:rsid w:val="007423E4"/>
    <w:rsid w:val="00743760"/>
    <w:rsid w:val="00746440"/>
    <w:rsid w:val="0075042A"/>
    <w:rsid w:val="007513B5"/>
    <w:rsid w:val="00751AC0"/>
    <w:rsid w:val="007556FA"/>
    <w:rsid w:val="0076747D"/>
    <w:rsid w:val="00767EA3"/>
    <w:rsid w:val="00772506"/>
    <w:rsid w:val="0078475A"/>
    <w:rsid w:val="0078556A"/>
    <w:rsid w:val="00787A8B"/>
    <w:rsid w:val="007924F3"/>
    <w:rsid w:val="0079585A"/>
    <w:rsid w:val="007968C6"/>
    <w:rsid w:val="00797517"/>
    <w:rsid w:val="007A0235"/>
    <w:rsid w:val="007A37C4"/>
    <w:rsid w:val="007A5702"/>
    <w:rsid w:val="007A7CCB"/>
    <w:rsid w:val="007B130F"/>
    <w:rsid w:val="007B3C6C"/>
    <w:rsid w:val="007B4C9B"/>
    <w:rsid w:val="007C09CE"/>
    <w:rsid w:val="007D02AA"/>
    <w:rsid w:val="007D351A"/>
    <w:rsid w:val="007D5521"/>
    <w:rsid w:val="007D60A6"/>
    <w:rsid w:val="007D7A27"/>
    <w:rsid w:val="007E2244"/>
    <w:rsid w:val="007F5DEC"/>
    <w:rsid w:val="007F75FB"/>
    <w:rsid w:val="0080703E"/>
    <w:rsid w:val="008105BE"/>
    <w:rsid w:val="0081076E"/>
    <w:rsid w:val="00810CF3"/>
    <w:rsid w:val="00813641"/>
    <w:rsid w:val="0081449A"/>
    <w:rsid w:val="00815349"/>
    <w:rsid w:val="00815FB3"/>
    <w:rsid w:val="00820E23"/>
    <w:rsid w:val="0082346E"/>
    <w:rsid w:val="00826615"/>
    <w:rsid w:val="00826C0F"/>
    <w:rsid w:val="00831009"/>
    <w:rsid w:val="0083575E"/>
    <w:rsid w:val="008366D5"/>
    <w:rsid w:val="008401AD"/>
    <w:rsid w:val="00841472"/>
    <w:rsid w:val="0084171A"/>
    <w:rsid w:val="0084551C"/>
    <w:rsid w:val="00846C85"/>
    <w:rsid w:val="008474A9"/>
    <w:rsid w:val="0085460C"/>
    <w:rsid w:val="00856118"/>
    <w:rsid w:val="0086052E"/>
    <w:rsid w:val="00861AE3"/>
    <w:rsid w:val="008632CE"/>
    <w:rsid w:val="00863C7F"/>
    <w:rsid w:val="008658F6"/>
    <w:rsid w:val="00866302"/>
    <w:rsid w:val="00866EBD"/>
    <w:rsid w:val="00867FE9"/>
    <w:rsid w:val="0087019A"/>
    <w:rsid w:val="0087023B"/>
    <w:rsid w:val="00871BCF"/>
    <w:rsid w:val="0087367E"/>
    <w:rsid w:val="00873B1A"/>
    <w:rsid w:val="008748BB"/>
    <w:rsid w:val="00880C20"/>
    <w:rsid w:val="00880FF3"/>
    <w:rsid w:val="0088532F"/>
    <w:rsid w:val="00885434"/>
    <w:rsid w:val="00887457"/>
    <w:rsid w:val="008918AB"/>
    <w:rsid w:val="00891B83"/>
    <w:rsid w:val="008923C7"/>
    <w:rsid w:val="008935D8"/>
    <w:rsid w:val="008A2464"/>
    <w:rsid w:val="008A258B"/>
    <w:rsid w:val="008A2BB9"/>
    <w:rsid w:val="008B0257"/>
    <w:rsid w:val="008C09E0"/>
    <w:rsid w:val="008D1FDB"/>
    <w:rsid w:val="008D39EE"/>
    <w:rsid w:val="008E0208"/>
    <w:rsid w:val="008E191B"/>
    <w:rsid w:val="008E75DB"/>
    <w:rsid w:val="008F15A7"/>
    <w:rsid w:val="008F76EA"/>
    <w:rsid w:val="00901668"/>
    <w:rsid w:val="009048BA"/>
    <w:rsid w:val="00905DF0"/>
    <w:rsid w:val="00911D87"/>
    <w:rsid w:val="009136F4"/>
    <w:rsid w:val="00914D19"/>
    <w:rsid w:val="00920EAD"/>
    <w:rsid w:val="00927B8C"/>
    <w:rsid w:val="00933376"/>
    <w:rsid w:val="00941DD1"/>
    <w:rsid w:val="009435D8"/>
    <w:rsid w:val="0095091E"/>
    <w:rsid w:val="00955C64"/>
    <w:rsid w:val="0095734A"/>
    <w:rsid w:val="00957F52"/>
    <w:rsid w:val="00962A99"/>
    <w:rsid w:val="00962CEA"/>
    <w:rsid w:val="00965C19"/>
    <w:rsid w:val="009663DF"/>
    <w:rsid w:val="009716DD"/>
    <w:rsid w:val="00973917"/>
    <w:rsid w:val="0097596F"/>
    <w:rsid w:val="00984A53"/>
    <w:rsid w:val="00987271"/>
    <w:rsid w:val="0099680C"/>
    <w:rsid w:val="00997F5D"/>
    <w:rsid w:val="009A0078"/>
    <w:rsid w:val="009A0369"/>
    <w:rsid w:val="009A06A0"/>
    <w:rsid w:val="009A0F62"/>
    <w:rsid w:val="009A13B7"/>
    <w:rsid w:val="009A1A6A"/>
    <w:rsid w:val="009A33A1"/>
    <w:rsid w:val="009A492C"/>
    <w:rsid w:val="009B3764"/>
    <w:rsid w:val="009C02CA"/>
    <w:rsid w:val="009C1C07"/>
    <w:rsid w:val="009C25AE"/>
    <w:rsid w:val="009D0B25"/>
    <w:rsid w:val="009D2845"/>
    <w:rsid w:val="009D2EF7"/>
    <w:rsid w:val="009D333A"/>
    <w:rsid w:val="009D5A16"/>
    <w:rsid w:val="009D661C"/>
    <w:rsid w:val="009E20B9"/>
    <w:rsid w:val="009E3226"/>
    <w:rsid w:val="009E6E09"/>
    <w:rsid w:val="009E7576"/>
    <w:rsid w:val="009F0EB0"/>
    <w:rsid w:val="009F5E17"/>
    <w:rsid w:val="00A017AB"/>
    <w:rsid w:val="00A22FE7"/>
    <w:rsid w:val="00A2773F"/>
    <w:rsid w:val="00A31E4D"/>
    <w:rsid w:val="00A327FA"/>
    <w:rsid w:val="00A336C3"/>
    <w:rsid w:val="00A33D14"/>
    <w:rsid w:val="00A34929"/>
    <w:rsid w:val="00A40178"/>
    <w:rsid w:val="00A42183"/>
    <w:rsid w:val="00A42E8D"/>
    <w:rsid w:val="00A432A9"/>
    <w:rsid w:val="00A438E6"/>
    <w:rsid w:val="00A50440"/>
    <w:rsid w:val="00A5156F"/>
    <w:rsid w:val="00A545FA"/>
    <w:rsid w:val="00A6147D"/>
    <w:rsid w:val="00A6425C"/>
    <w:rsid w:val="00A6448F"/>
    <w:rsid w:val="00A65E03"/>
    <w:rsid w:val="00A70BA6"/>
    <w:rsid w:val="00A710DC"/>
    <w:rsid w:val="00A72DAF"/>
    <w:rsid w:val="00A75E35"/>
    <w:rsid w:val="00A81371"/>
    <w:rsid w:val="00AA0D43"/>
    <w:rsid w:val="00AA24F2"/>
    <w:rsid w:val="00AA4873"/>
    <w:rsid w:val="00AA4F39"/>
    <w:rsid w:val="00AA67B7"/>
    <w:rsid w:val="00AB0C01"/>
    <w:rsid w:val="00AB355D"/>
    <w:rsid w:val="00AC150A"/>
    <w:rsid w:val="00AC27C7"/>
    <w:rsid w:val="00AC541D"/>
    <w:rsid w:val="00AD2321"/>
    <w:rsid w:val="00AD262B"/>
    <w:rsid w:val="00AD2ECA"/>
    <w:rsid w:val="00AD3AE2"/>
    <w:rsid w:val="00AD5EF5"/>
    <w:rsid w:val="00AD6D72"/>
    <w:rsid w:val="00AE0BF8"/>
    <w:rsid w:val="00AE1128"/>
    <w:rsid w:val="00AE34C2"/>
    <w:rsid w:val="00AE3EFB"/>
    <w:rsid w:val="00AE437E"/>
    <w:rsid w:val="00AF06FC"/>
    <w:rsid w:val="00AF1B97"/>
    <w:rsid w:val="00AF29A2"/>
    <w:rsid w:val="00AF2FAC"/>
    <w:rsid w:val="00AF330F"/>
    <w:rsid w:val="00B00739"/>
    <w:rsid w:val="00B011EE"/>
    <w:rsid w:val="00B0232B"/>
    <w:rsid w:val="00B06DD0"/>
    <w:rsid w:val="00B1328A"/>
    <w:rsid w:val="00B13B5E"/>
    <w:rsid w:val="00B140BB"/>
    <w:rsid w:val="00B1558F"/>
    <w:rsid w:val="00B15F4C"/>
    <w:rsid w:val="00B16EE4"/>
    <w:rsid w:val="00B2204F"/>
    <w:rsid w:val="00B31FF8"/>
    <w:rsid w:val="00B32640"/>
    <w:rsid w:val="00B33A1C"/>
    <w:rsid w:val="00B3412F"/>
    <w:rsid w:val="00B3529D"/>
    <w:rsid w:val="00B35478"/>
    <w:rsid w:val="00B35A6E"/>
    <w:rsid w:val="00B41A97"/>
    <w:rsid w:val="00B42DE6"/>
    <w:rsid w:val="00B431CE"/>
    <w:rsid w:val="00B4390B"/>
    <w:rsid w:val="00B457C9"/>
    <w:rsid w:val="00B46F69"/>
    <w:rsid w:val="00B4704D"/>
    <w:rsid w:val="00B5073E"/>
    <w:rsid w:val="00B5120F"/>
    <w:rsid w:val="00B51508"/>
    <w:rsid w:val="00B526F0"/>
    <w:rsid w:val="00B56CC2"/>
    <w:rsid w:val="00B60AC8"/>
    <w:rsid w:val="00B61985"/>
    <w:rsid w:val="00B645BC"/>
    <w:rsid w:val="00B675AD"/>
    <w:rsid w:val="00B71AC3"/>
    <w:rsid w:val="00B7532B"/>
    <w:rsid w:val="00B833F1"/>
    <w:rsid w:val="00B850AC"/>
    <w:rsid w:val="00B90C65"/>
    <w:rsid w:val="00BA1547"/>
    <w:rsid w:val="00BA43B6"/>
    <w:rsid w:val="00BA51CE"/>
    <w:rsid w:val="00BB4F3D"/>
    <w:rsid w:val="00BB7EA7"/>
    <w:rsid w:val="00BC2EB3"/>
    <w:rsid w:val="00BC691C"/>
    <w:rsid w:val="00BD0466"/>
    <w:rsid w:val="00BD07E8"/>
    <w:rsid w:val="00BD088E"/>
    <w:rsid w:val="00BD4038"/>
    <w:rsid w:val="00BD5335"/>
    <w:rsid w:val="00BD668F"/>
    <w:rsid w:val="00BD72CA"/>
    <w:rsid w:val="00BD7C02"/>
    <w:rsid w:val="00BE0358"/>
    <w:rsid w:val="00BE0FA6"/>
    <w:rsid w:val="00BE0FB8"/>
    <w:rsid w:val="00BE2BCD"/>
    <w:rsid w:val="00BE37C3"/>
    <w:rsid w:val="00BE3D12"/>
    <w:rsid w:val="00BE4B7E"/>
    <w:rsid w:val="00BE5AB0"/>
    <w:rsid w:val="00BF140B"/>
    <w:rsid w:val="00C04B84"/>
    <w:rsid w:val="00C05F01"/>
    <w:rsid w:val="00C071C2"/>
    <w:rsid w:val="00C15E05"/>
    <w:rsid w:val="00C23BED"/>
    <w:rsid w:val="00C36A6F"/>
    <w:rsid w:val="00C36DC2"/>
    <w:rsid w:val="00C36E89"/>
    <w:rsid w:val="00C37FE3"/>
    <w:rsid w:val="00C417E7"/>
    <w:rsid w:val="00C42349"/>
    <w:rsid w:val="00C425E0"/>
    <w:rsid w:val="00C42A59"/>
    <w:rsid w:val="00C4494A"/>
    <w:rsid w:val="00C46F2B"/>
    <w:rsid w:val="00C47A49"/>
    <w:rsid w:val="00C53BA9"/>
    <w:rsid w:val="00C5449D"/>
    <w:rsid w:val="00C569B7"/>
    <w:rsid w:val="00C57A75"/>
    <w:rsid w:val="00C677A5"/>
    <w:rsid w:val="00C807BD"/>
    <w:rsid w:val="00C81B09"/>
    <w:rsid w:val="00C81E11"/>
    <w:rsid w:val="00C855D4"/>
    <w:rsid w:val="00C85C36"/>
    <w:rsid w:val="00C96839"/>
    <w:rsid w:val="00CA1A58"/>
    <w:rsid w:val="00CA3363"/>
    <w:rsid w:val="00CA6CDA"/>
    <w:rsid w:val="00CA7991"/>
    <w:rsid w:val="00CB08A4"/>
    <w:rsid w:val="00CB310C"/>
    <w:rsid w:val="00CB7195"/>
    <w:rsid w:val="00CB75E3"/>
    <w:rsid w:val="00CC122E"/>
    <w:rsid w:val="00CC166D"/>
    <w:rsid w:val="00CC67BB"/>
    <w:rsid w:val="00CD31C2"/>
    <w:rsid w:val="00CD4A08"/>
    <w:rsid w:val="00CD4B85"/>
    <w:rsid w:val="00CD519B"/>
    <w:rsid w:val="00CE17F4"/>
    <w:rsid w:val="00CE4546"/>
    <w:rsid w:val="00CF0D48"/>
    <w:rsid w:val="00CF14DC"/>
    <w:rsid w:val="00CF1D76"/>
    <w:rsid w:val="00D004E6"/>
    <w:rsid w:val="00D02156"/>
    <w:rsid w:val="00D0754A"/>
    <w:rsid w:val="00D22D88"/>
    <w:rsid w:val="00D235C0"/>
    <w:rsid w:val="00D24516"/>
    <w:rsid w:val="00D277F5"/>
    <w:rsid w:val="00D27F41"/>
    <w:rsid w:val="00D34010"/>
    <w:rsid w:val="00D405B3"/>
    <w:rsid w:val="00D41EE1"/>
    <w:rsid w:val="00D43CC4"/>
    <w:rsid w:val="00D44A79"/>
    <w:rsid w:val="00D476E9"/>
    <w:rsid w:val="00D47CB0"/>
    <w:rsid w:val="00D51A2B"/>
    <w:rsid w:val="00D52D2F"/>
    <w:rsid w:val="00D55C5B"/>
    <w:rsid w:val="00D57994"/>
    <w:rsid w:val="00D6035D"/>
    <w:rsid w:val="00D63871"/>
    <w:rsid w:val="00D63B74"/>
    <w:rsid w:val="00D70E74"/>
    <w:rsid w:val="00D70EE0"/>
    <w:rsid w:val="00D76D7B"/>
    <w:rsid w:val="00D879BA"/>
    <w:rsid w:val="00D91E7B"/>
    <w:rsid w:val="00D9257F"/>
    <w:rsid w:val="00D95915"/>
    <w:rsid w:val="00D95F7C"/>
    <w:rsid w:val="00D97E00"/>
    <w:rsid w:val="00DA2566"/>
    <w:rsid w:val="00DA3A02"/>
    <w:rsid w:val="00DA6177"/>
    <w:rsid w:val="00DA6C87"/>
    <w:rsid w:val="00DA79F9"/>
    <w:rsid w:val="00DB0308"/>
    <w:rsid w:val="00DB0E47"/>
    <w:rsid w:val="00DB2389"/>
    <w:rsid w:val="00DB53B5"/>
    <w:rsid w:val="00DC2AE1"/>
    <w:rsid w:val="00DC2DA4"/>
    <w:rsid w:val="00DC7C6F"/>
    <w:rsid w:val="00DD3CC0"/>
    <w:rsid w:val="00DE05F7"/>
    <w:rsid w:val="00DE093D"/>
    <w:rsid w:val="00DE3DAC"/>
    <w:rsid w:val="00DE3FB2"/>
    <w:rsid w:val="00DE720E"/>
    <w:rsid w:val="00DF003D"/>
    <w:rsid w:val="00DF17FA"/>
    <w:rsid w:val="00DF32A3"/>
    <w:rsid w:val="00DF77A1"/>
    <w:rsid w:val="00DF7811"/>
    <w:rsid w:val="00E0253B"/>
    <w:rsid w:val="00E02EFF"/>
    <w:rsid w:val="00E03809"/>
    <w:rsid w:val="00E06DF9"/>
    <w:rsid w:val="00E1117B"/>
    <w:rsid w:val="00E12F37"/>
    <w:rsid w:val="00E135E4"/>
    <w:rsid w:val="00E16F30"/>
    <w:rsid w:val="00E20680"/>
    <w:rsid w:val="00E20ED9"/>
    <w:rsid w:val="00E225DD"/>
    <w:rsid w:val="00E23D1E"/>
    <w:rsid w:val="00E258B2"/>
    <w:rsid w:val="00E27C9F"/>
    <w:rsid w:val="00E30D69"/>
    <w:rsid w:val="00E317FB"/>
    <w:rsid w:val="00E32757"/>
    <w:rsid w:val="00E424A4"/>
    <w:rsid w:val="00E46A03"/>
    <w:rsid w:val="00E4765A"/>
    <w:rsid w:val="00E4766B"/>
    <w:rsid w:val="00E50779"/>
    <w:rsid w:val="00E509FF"/>
    <w:rsid w:val="00E5171D"/>
    <w:rsid w:val="00E52A16"/>
    <w:rsid w:val="00E56028"/>
    <w:rsid w:val="00E56D83"/>
    <w:rsid w:val="00E63CF0"/>
    <w:rsid w:val="00E670B7"/>
    <w:rsid w:val="00E7302A"/>
    <w:rsid w:val="00E76E50"/>
    <w:rsid w:val="00E778BF"/>
    <w:rsid w:val="00E80DAD"/>
    <w:rsid w:val="00E81DEF"/>
    <w:rsid w:val="00E87AED"/>
    <w:rsid w:val="00E904B5"/>
    <w:rsid w:val="00E94361"/>
    <w:rsid w:val="00E95AB6"/>
    <w:rsid w:val="00EA11BC"/>
    <w:rsid w:val="00EA4957"/>
    <w:rsid w:val="00EA7715"/>
    <w:rsid w:val="00EA78E7"/>
    <w:rsid w:val="00EB0C14"/>
    <w:rsid w:val="00EB4DD2"/>
    <w:rsid w:val="00EB52AF"/>
    <w:rsid w:val="00EB6953"/>
    <w:rsid w:val="00EB6BAE"/>
    <w:rsid w:val="00EB70A8"/>
    <w:rsid w:val="00EC1CB5"/>
    <w:rsid w:val="00EC3716"/>
    <w:rsid w:val="00EC66F1"/>
    <w:rsid w:val="00ED0B1C"/>
    <w:rsid w:val="00ED2F7A"/>
    <w:rsid w:val="00ED339A"/>
    <w:rsid w:val="00ED4360"/>
    <w:rsid w:val="00EE0BA7"/>
    <w:rsid w:val="00EE3C46"/>
    <w:rsid w:val="00EE3D51"/>
    <w:rsid w:val="00EE7B25"/>
    <w:rsid w:val="00EF07AA"/>
    <w:rsid w:val="00F030FC"/>
    <w:rsid w:val="00F06027"/>
    <w:rsid w:val="00F061CF"/>
    <w:rsid w:val="00F06365"/>
    <w:rsid w:val="00F12ADF"/>
    <w:rsid w:val="00F1545F"/>
    <w:rsid w:val="00F21015"/>
    <w:rsid w:val="00F23247"/>
    <w:rsid w:val="00F25FDF"/>
    <w:rsid w:val="00F31C10"/>
    <w:rsid w:val="00F34E8D"/>
    <w:rsid w:val="00F34FCC"/>
    <w:rsid w:val="00F35D13"/>
    <w:rsid w:val="00F3743F"/>
    <w:rsid w:val="00F40604"/>
    <w:rsid w:val="00F43EE1"/>
    <w:rsid w:val="00F45537"/>
    <w:rsid w:val="00F4699D"/>
    <w:rsid w:val="00F53754"/>
    <w:rsid w:val="00F541FA"/>
    <w:rsid w:val="00F565F5"/>
    <w:rsid w:val="00F568A0"/>
    <w:rsid w:val="00F5739D"/>
    <w:rsid w:val="00F61D24"/>
    <w:rsid w:val="00F64EB3"/>
    <w:rsid w:val="00F7514D"/>
    <w:rsid w:val="00F77166"/>
    <w:rsid w:val="00F80D68"/>
    <w:rsid w:val="00F81899"/>
    <w:rsid w:val="00F834EE"/>
    <w:rsid w:val="00F83838"/>
    <w:rsid w:val="00F84436"/>
    <w:rsid w:val="00F844A2"/>
    <w:rsid w:val="00F916EE"/>
    <w:rsid w:val="00F93948"/>
    <w:rsid w:val="00F9506F"/>
    <w:rsid w:val="00FA1738"/>
    <w:rsid w:val="00FA4E35"/>
    <w:rsid w:val="00FA57EC"/>
    <w:rsid w:val="00FA66FB"/>
    <w:rsid w:val="00FA70B9"/>
    <w:rsid w:val="00FB23BF"/>
    <w:rsid w:val="00FB7847"/>
    <w:rsid w:val="00FC078B"/>
    <w:rsid w:val="00FC314D"/>
    <w:rsid w:val="00FC42B4"/>
    <w:rsid w:val="00FC4375"/>
    <w:rsid w:val="00FC5D57"/>
    <w:rsid w:val="00FD186F"/>
    <w:rsid w:val="00FD3824"/>
    <w:rsid w:val="00FD3EEA"/>
    <w:rsid w:val="00FD3FD4"/>
    <w:rsid w:val="00FD48DB"/>
    <w:rsid w:val="00FD5EFE"/>
    <w:rsid w:val="00FD7F28"/>
    <w:rsid w:val="00FE08E7"/>
    <w:rsid w:val="00FE1B2E"/>
    <w:rsid w:val="00FE1C51"/>
    <w:rsid w:val="00FE2DD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B5DC6"/>
  <w15:docId w15:val="{511E3835-AC04-4F0C-B9E5-40275134F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1C2"/>
    <w:pPr>
      <w:spacing w:after="120"/>
      <w:jc w:val="both"/>
    </w:pPr>
    <w:rPr>
      <w:rFonts w:ascii="Arial" w:hAnsi="Arial"/>
      <w:szCs w:val="24"/>
    </w:rPr>
  </w:style>
  <w:style w:type="paragraph" w:styleId="Heading1">
    <w:name w:val="heading 1"/>
    <w:aliases w:val="h1,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CD31C2"/>
    <w:pPr>
      <w:keepNext/>
      <w:numPr>
        <w:numId w:val="28"/>
      </w:numPr>
      <w:spacing w:before="240" w:after="60"/>
      <w:outlineLvl w:val="0"/>
    </w:pPr>
    <w:rPr>
      <w:rFonts w:cs="Arial"/>
      <w:b/>
      <w:bCs/>
      <w:kern w:val="32"/>
      <w:sz w:val="32"/>
      <w:szCs w:val="32"/>
    </w:rPr>
  </w:style>
  <w:style w:type="paragraph" w:styleId="Heading2">
    <w:name w:val="heading 2"/>
    <w:aliases w:val="h2,Para2,Head hdbk,Top 2,H2,h2 main heading,B Sub/Bold,B Sub/Bold1,B Sub/Bold2,B Sub/Bold11,h2 main heading1,h2 main heading2,B Sub/Bold3,B Sub/Bold12,h2 main heading3,B Sub/Bold4,B Sub/Bold13,SubPara,2 headline,h,sub,Para 2,a.,a.1,a.2,body,1"/>
    <w:basedOn w:val="Normal"/>
    <w:next w:val="Normal"/>
    <w:link w:val="Heading2Char"/>
    <w:unhideWhenUsed/>
    <w:qFormat/>
    <w:rsid w:val="00CD31C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81449A"/>
    <w:pPr>
      <w:keepNext/>
      <w:keepLines/>
      <w:spacing w:before="120" w:after="60"/>
      <w:outlineLvl w:val="2"/>
    </w:pPr>
    <w:rPr>
      <w:b/>
      <w:bCs/>
      <w:i/>
      <w:color w:val="CF4520"/>
      <w:sz w:val="24"/>
    </w:rPr>
  </w:style>
  <w:style w:type="paragraph" w:styleId="Heading4">
    <w:name w:val="heading 4"/>
    <w:aliases w:val="Para4,headhbk,(a),h4"/>
    <w:basedOn w:val="Normal"/>
    <w:next w:val="Normal"/>
    <w:link w:val="Heading4Char"/>
    <w:uiPriority w:val="9"/>
    <w:qFormat/>
    <w:rsid w:val="0081449A"/>
    <w:pPr>
      <w:keepNext/>
      <w:keepLines/>
      <w:spacing w:before="200" w:after="60"/>
      <w:outlineLvl w:val="3"/>
    </w:pPr>
    <w:rPr>
      <w:b/>
      <w:bCs/>
      <w:i/>
      <w:iCs/>
    </w:rPr>
  </w:style>
  <w:style w:type="paragraph" w:styleId="Heading5">
    <w:name w:val="heading 5"/>
    <w:aliases w:val="Para5,i.,H,subsubpara,1.1.1.1.1"/>
    <w:basedOn w:val="Normal"/>
    <w:next w:val="Normal"/>
    <w:qFormat/>
    <w:rsid w:val="008401AD"/>
    <w:pPr>
      <w:numPr>
        <w:ilvl w:val="4"/>
        <w:numId w:val="3"/>
      </w:numPr>
      <w:spacing w:before="240" w:after="60"/>
      <w:outlineLvl w:val="4"/>
    </w:pPr>
    <w:rPr>
      <w:b/>
      <w:bCs/>
      <w:iCs/>
      <w:szCs w:val="26"/>
    </w:rPr>
  </w:style>
  <w:style w:type="paragraph" w:styleId="Heading6">
    <w:name w:val="heading 6"/>
    <w:aliases w:val="sub-dash,sd,5,Spare2"/>
    <w:basedOn w:val="Normal"/>
    <w:next w:val="Normal"/>
    <w:qFormat/>
    <w:rsid w:val="008401AD"/>
    <w:pPr>
      <w:numPr>
        <w:ilvl w:val="5"/>
        <w:numId w:val="3"/>
      </w:numPr>
      <w:spacing w:before="240" w:after="60"/>
      <w:outlineLvl w:val="5"/>
    </w:pPr>
    <w:rPr>
      <w:rFonts w:ascii="Times New Roman" w:hAnsi="Times New Roman"/>
      <w:b/>
      <w:bCs/>
    </w:rPr>
  </w:style>
  <w:style w:type="paragraph" w:styleId="Heading7">
    <w:name w:val="heading 7"/>
    <w:aliases w:val="Spare3,h7,H7,Legal Level 1.1.,7,Heading 7 Char,Response Alpha,Response Numeral,Heading 7 Char1 Char1,Heading 7 Char Char Char1,Heading 7 Char1 Char1 Char Char Char1,Heading 7 Char Char Char1 Char Char Char1"/>
    <w:basedOn w:val="Normal"/>
    <w:next w:val="Normal"/>
    <w:qFormat/>
    <w:rsid w:val="008401AD"/>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8401AD"/>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8401A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D31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1C2"/>
  </w:style>
  <w:style w:type="character" w:styleId="CommentReference">
    <w:name w:val="annotation reference"/>
    <w:semiHidden/>
    <w:rPr>
      <w:sz w:val="16"/>
    </w:rPr>
  </w:style>
  <w:style w:type="paragraph" w:styleId="CommentText">
    <w:name w:val="annotation text"/>
    <w:basedOn w:val="Normal"/>
    <w:link w:val="CommentTextChar"/>
    <w:semiHidden/>
    <w:rsid w:val="00905DF0"/>
    <w:rPr>
      <w:sz w:val="16"/>
    </w:rPr>
  </w:style>
  <w:style w:type="paragraph" w:styleId="BalloonText">
    <w:name w:val="Balloon Text"/>
    <w:basedOn w:val="Normal"/>
    <w:autoRedefine/>
    <w:rsid w:val="00393D05"/>
    <w:rPr>
      <w:rFonts w:ascii="Times New Roman" w:hAnsi="Times New Roman"/>
      <w:sz w:val="24"/>
      <w:szCs w:val="20"/>
    </w:rPr>
  </w:style>
  <w:style w:type="paragraph" w:styleId="CommentSubject">
    <w:name w:val="annotation subject"/>
    <w:basedOn w:val="CommentText"/>
    <w:next w:val="CommentText"/>
    <w:semiHidden/>
    <w:rsid w:val="003F6E8C"/>
    <w:rPr>
      <w:b/>
      <w:bCs/>
    </w:rPr>
  </w:style>
  <w:style w:type="table" w:styleId="TableGrid">
    <w:name w:val="Table Grid"/>
    <w:basedOn w:val="TableNormal"/>
    <w:uiPriority w:val="59"/>
    <w:rsid w:val="008401A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CD31C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D31C2"/>
    <w:pPr>
      <w:spacing w:after="60"/>
      <w:ind w:left="1417" w:hanging="850"/>
    </w:pPr>
    <w:rPr>
      <w:rFonts w:ascii="Arial" w:hAnsi="Arial" w:cs="Arial"/>
      <w:szCs w:val="24"/>
    </w:rPr>
  </w:style>
  <w:style w:type="paragraph" w:styleId="BodyText">
    <w:name w:val="Body Text"/>
    <w:basedOn w:val="Normal"/>
    <w:rsid w:val="008401AD"/>
  </w:style>
  <w:style w:type="paragraph" w:customStyle="1" w:styleId="Style1">
    <w:name w:val="Style1"/>
    <w:basedOn w:val="Heading4"/>
    <w:rsid w:val="008401AD"/>
    <w:rPr>
      <w:b w:val="0"/>
    </w:rPr>
  </w:style>
  <w:style w:type="paragraph" w:styleId="EndnoteText">
    <w:name w:val="endnote text"/>
    <w:basedOn w:val="Normal"/>
    <w:semiHidden/>
    <w:rsid w:val="008401AD"/>
    <w:rPr>
      <w:szCs w:val="20"/>
    </w:rPr>
  </w:style>
  <w:style w:type="paragraph" w:styleId="Header">
    <w:name w:val="header"/>
    <w:basedOn w:val="Normal"/>
    <w:rsid w:val="0006100D"/>
    <w:pPr>
      <w:tabs>
        <w:tab w:val="center" w:pos="4153"/>
        <w:tab w:val="right" w:pos="8306"/>
      </w:tabs>
    </w:pPr>
  </w:style>
  <w:style w:type="paragraph" w:styleId="Footer">
    <w:name w:val="footer"/>
    <w:basedOn w:val="Normal"/>
    <w:link w:val="FooterChar"/>
    <w:rsid w:val="0006100D"/>
    <w:pPr>
      <w:tabs>
        <w:tab w:val="center" w:pos="4153"/>
        <w:tab w:val="right" w:pos="8306"/>
      </w:tabs>
    </w:pPr>
  </w:style>
  <w:style w:type="paragraph" w:customStyle="1" w:styleId="COTCOCLV2-ASDEFCON">
    <w:name w:val="COT/COC LV2 - ASDEFCON"/>
    <w:basedOn w:val="ASDEFCONNormal"/>
    <w:next w:val="COTCOCLV3-ASDEFCON"/>
    <w:rsid w:val="00CD31C2"/>
    <w:pPr>
      <w:keepNext/>
      <w:keepLines/>
      <w:numPr>
        <w:ilvl w:val="1"/>
        <w:numId w:val="4"/>
      </w:numPr>
      <w:pBdr>
        <w:bottom w:val="single" w:sz="4" w:space="1" w:color="auto"/>
      </w:pBdr>
    </w:pPr>
    <w:rPr>
      <w:b/>
    </w:rPr>
  </w:style>
  <w:style w:type="paragraph" w:customStyle="1" w:styleId="ASDEFCONNormal">
    <w:name w:val="ASDEFCON Normal"/>
    <w:link w:val="ASDEFCONNormalChar"/>
    <w:rsid w:val="00CD31C2"/>
    <w:pPr>
      <w:spacing w:after="120"/>
      <w:jc w:val="both"/>
    </w:pPr>
    <w:rPr>
      <w:rFonts w:ascii="Arial" w:hAnsi="Arial"/>
      <w:color w:val="000000"/>
      <w:szCs w:val="40"/>
    </w:rPr>
  </w:style>
  <w:style w:type="character" w:customStyle="1" w:styleId="ASDEFCONNormalChar">
    <w:name w:val="ASDEFCON Normal Char"/>
    <w:link w:val="ASDEFCONNormal"/>
    <w:rsid w:val="00CD31C2"/>
    <w:rPr>
      <w:rFonts w:ascii="Arial" w:hAnsi="Arial"/>
      <w:color w:val="000000"/>
      <w:szCs w:val="40"/>
    </w:rPr>
  </w:style>
  <w:style w:type="paragraph" w:customStyle="1" w:styleId="COTCOCLV3-ASDEFCON">
    <w:name w:val="COT/COC LV3 - ASDEFCON"/>
    <w:basedOn w:val="ASDEFCONNormal"/>
    <w:rsid w:val="00CD31C2"/>
    <w:pPr>
      <w:numPr>
        <w:ilvl w:val="2"/>
        <w:numId w:val="4"/>
      </w:numPr>
    </w:pPr>
  </w:style>
  <w:style w:type="paragraph" w:customStyle="1" w:styleId="COTCOCLV1-ASDEFCON">
    <w:name w:val="COT/COC LV1 - ASDEFCON"/>
    <w:basedOn w:val="ASDEFCONNormal"/>
    <w:next w:val="COTCOCLV2-ASDEFCON"/>
    <w:link w:val="COTCOCLV1-ASDEFCONChar"/>
    <w:rsid w:val="00CD31C2"/>
    <w:pPr>
      <w:keepNext/>
      <w:keepLines/>
      <w:numPr>
        <w:numId w:val="4"/>
      </w:numPr>
      <w:spacing w:before="240"/>
    </w:pPr>
    <w:rPr>
      <w:b/>
      <w:caps/>
    </w:rPr>
  </w:style>
  <w:style w:type="paragraph" w:customStyle="1" w:styleId="COTCOCLV4-ASDEFCON">
    <w:name w:val="COT/COC LV4 - ASDEFCON"/>
    <w:basedOn w:val="ASDEFCONNormal"/>
    <w:rsid w:val="00CD31C2"/>
    <w:pPr>
      <w:numPr>
        <w:ilvl w:val="3"/>
        <w:numId w:val="4"/>
      </w:numPr>
    </w:pPr>
  </w:style>
  <w:style w:type="paragraph" w:customStyle="1" w:styleId="COTCOCLV5-ASDEFCON">
    <w:name w:val="COT/COC LV5 - ASDEFCON"/>
    <w:basedOn w:val="ASDEFCONNormal"/>
    <w:rsid w:val="00CD31C2"/>
    <w:pPr>
      <w:numPr>
        <w:ilvl w:val="4"/>
        <w:numId w:val="4"/>
      </w:numPr>
    </w:pPr>
  </w:style>
  <w:style w:type="paragraph" w:customStyle="1" w:styleId="COTCOCLV6-ASDEFCON">
    <w:name w:val="COT/COC LV6 - ASDEFCON"/>
    <w:basedOn w:val="ASDEFCONNormal"/>
    <w:rsid w:val="00CD31C2"/>
    <w:pPr>
      <w:keepLines/>
      <w:numPr>
        <w:ilvl w:val="5"/>
        <w:numId w:val="4"/>
      </w:numPr>
    </w:pPr>
  </w:style>
  <w:style w:type="paragraph" w:customStyle="1" w:styleId="ASDEFCONOption">
    <w:name w:val="ASDEFCON Option"/>
    <w:basedOn w:val="ASDEFCONNormal"/>
    <w:rsid w:val="00CD31C2"/>
    <w:pPr>
      <w:keepNext/>
      <w:spacing w:before="60"/>
    </w:pPr>
    <w:rPr>
      <w:b/>
      <w:i/>
      <w:szCs w:val="24"/>
    </w:rPr>
  </w:style>
  <w:style w:type="paragraph" w:customStyle="1" w:styleId="NoteToDrafters-ASDEFCON">
    <w:name w:val="Note To Drafters - ASDEFCON"/>
    <w:basedOn w:val="ASDEFCONNormal"/>
    <w:rsid w:val="00CD31C2"/>
    <w:pPr>
      <w:keepNext/>
      <w:shd w:val="clear" w:color="auto" w:fill="000000"/>
    </w:pPr>
    <w:rPr>
      <w:b/>
      <w:i/>
      <w:color w:val="FFFFFF"/>
    </w:rPr>
  </w:style>
  <w:style w:type="paragraph" w:customStyle="1" w:styleId="NoteToTenderers-ASDEFCON">
    <w:name w:val="Note To Tenderers - ASDEFCON"/>
    <w:basedOn w:val="ASDEFCONNormal"/>
    <w:rsid w:val="00CD31C2"/>
    <w:pPr>
      <w:keepNext/>
      <w:shd w:val="pct15" w:color="auto" w:fill="auto"/>
    </w:pPr>
    <w:rPr>
      <w:b/>
      <w:i/>
    </w:rPr>
  </w:style>
  <w:style w:type="paragraph" w:customStyle="1" w:styleId="ASDEFCONTitle">
    <w:name w:val="ASDEFCON Title"/>
    <w:basedOn w:val="ASDEFCONNormal"/>
    <w:rsid w:val="00CD31C2"/>
    <w:pPr>
      <w:keepLines/>
      <w:spacing w:before="240"/>
      <w:jc w:val="center"/>
    </w:pPr>
    <w:rPr>
      <w:b/>
      <w:caps/>
    </w:rPr>
  </w:style>
  <w:style w:type="paragraph" w:customStyle="1" w:styleId="ATTANNLV1-ASDEFCON">
    <w:name w:val="ATT/ANN LV1 - ASDEFCON"/>
    <w:basedOn w:val="ASDEFCONNormal"/>
    <w:next w:val="ATTANNLV2-ASDEFCON"/>
    <w:rsid w:val="00CD31C2"/>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D31C2"/>
    <w:pPr>
      <w:numPr>
        <w:ilvl w:val="1"/>
        <w:numId w:val="29"/>
      </w:numPr>
    </w:pPr>
    <w:rPr>
      <w:szCs w:val="24"/>
    </w:rPr>
  </w:style>
  <w:style w:type="character" w:customStyle="1" w:styleId="ATTANNLV2-ASDEFCONChar">
    <w:name w:val="ATT/ANN LV2 - ASDEFCON Char"/>
    <w:link w:val="ATTANNLV2-ASDEFCON"/>
    <w:rsid w:val="00CD31C2"/>
    <w:rPr>
      <w:rFonts w:ascii="Arial" w:hAnsi="Arial"/>
      <w:color w:val="000000"/>
      <w:szCs w:val="24"/>
    </w:rPr>
  </w:style>
  <w:style w:type="paragraph" w:customStyle="1" w:styleId="ATTANNLV3-ASDEFCON">
    <w:name w:val="ATT/ANN LV3 - ASDEFCON"/>
    <w:basedOn w:val="ASDEFCONNormal"/>
    <w:rsid w:val="00CD31C2"/>
    <w:pPr>
      <w:numPr>
        <w:ilvl w:val="2"/>
        <w:numId w:val="29"/>
      </w:numPr>
    </w:pPr>
    <w:rPr>
      <w:szCs w:val="24"/>
    </w:rPr>
  </w:style>
  <w:style w:type="paragraph" w:customStyle="1" w:styleId="ATTANNLV4-ASDEFCON">
    <w:name w:val="ATT/ANN LV4 - ASDEFCON"/>
    <w:basedOn w:val="ASDEFCONNormal"/>
    <w:rsid w:val="00CD31C2"/>
    <w:pPr>
      <w:numPr>
        <w:ilvl w:val="3"/>
        <w:numId w:val="29"/>
      </w:numPr>
    </w:pPr>
    <w:rPr>
      <w:szCs w:val="24"/>
    </w:rPr>
  </w:style>
  <w:style w:type="paragraph" w:customStyle="1" w:styleId="ASDEFCONCoverTitle">
    <w:name w:val="ASDEFCON Cover Title"/>
    <w:rsid w:val="00CD31C2"/>
    <w:pPr>
      <w:jc w:val="center"/>
    </w:pPr>
    <w:rPr>
      <w:rFonts w:ascii="Georgia" w:hAnsi="Georgia"/>
      <w:b/>
      <w:color w:val="000000"/>
      <w:sz w:val="100"/>
      <w:szCs w:val="24"/>
    </w:rPr>
  </w:style>
  <w:style w:type="paragraph" w:customStyle="1" w:styleId="ASDEFCONHeaderFooterLeft">
    <w:name w:val="ASDEFCON Header/Footer Left"/>
    <w:basedOn w:val="ASDEFCONNormal"/>
    <w:rsid w:val="00CD31C2"/>
    <w:pPr>
      <w:spacing w:after="0"/>
      <w:jc w:val="left"/>
    </w:pPr>
    <w:rPr>
      <w:sz w:val="16"/>
      <w:szCs w:val="24"/>
    </w:rPr>
  </w:style>
  <w:style w:type="paragraph" w:customStyle="1" w:styleId="ASDEFCONCoverPageIncorp">
    <w:name w:val="ASDEFCON Cover Page Incorp"/>
    <w:rsid w:val="00CD31C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D31C2"/>
    <w:rPr>
      <w:b/>
      <w:i/>
    </w:rPr>
  </w:style>
  <w:style w:type="paragraph" w:customStyle="1" w:styleId="COTCOCLV2NONUM-ASDEFCON">
    <w:name w:val="COT/COC LV2 NONUM - ASDEFCON"/>
    <w:basedOn w:val="COTCOCLV2-ASDEFCON"/>
    <w:next w:val="COTCOCLV3-ASDEFCON"/>
    <w:rsid w:val="00CD31C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D31C2"/>
    <w:pPr>
      <w:keepNext w:val="0"/>
      <w:numPr>
        <w:numId w:val="0"/>
      </w:numPr>
      <w:ind w:left="851"/>
    </w:pPr>
    <w:rPr>
      <w:bCs/>
      <w:szCs w:val="20"/>
    </w:rPr>
  </w:style>
  <w:style w:type="paragraph" w:customStyle="1" w:styleId="COTCOCLV3NONUM-ASDEFCON">
    <w:name w:val="COT/COC LV3 NONUM - ASDEFCON"/>
    <w:basedOn w:val="COTCOCLV3-ASDEFCON"/>
    <w:next w:val="COTCOCLV3-ASDEFCON"/>
    <w:rsid w:val="00CD31C2"/>
    <w:pPr>
      <w:numPr>
        <w:ilvl w:val="0"/>
        <w:numId w:val="0"/>
      </w:numPr>
      <w:ind w:left="851"/>
    </w:pPr>
    <w:rPr>
      <w:szCs w:val="20"/>
    </w:rPr>
  </w:style>
  <w:style w:type="paragraph" w:customStyle="1" w:styleId="COTCOCLV4NONUM-ASDEFCON">
    <w:name w:val="COT/COC LV4 NONUM - ASDEFCON"/>
    <w:basedOn w:val="COTCOCLV4-ASDEFCON"/>
    <w:next w:val="COTCOCLV4-ASDEFCON"/>
    <w:rsid w:val="00CD31C2"/>
    <w:pPr>
      <w:numPr>
        <w:ilvl w:val="0"/>
        <w:numId w:val="0"/>
      </w:numPr>
      <w:ind w:left="1418"/>
    </w:pPr>
    <w:rPr>
      <w:szCs w:val="20"/>
    </w:rPr>
  </w:style>
  <w:style w:type="paragraph" w:customStyle="1" w:styleId="COTCOCLV5NONUM-ASDEFCON">
    <w:name w:val="COT/COC LV5 NONUM - ASDEFCON"/>
    <w:basedOn w:val="COTCOCLV5-ASDEFCON"/>
    <w:next w:val="COTCOCLV5-ASDEFCON"/>
    <w:rsid w:val="00CD31C2"/>
    <w:pPr>
      <w:numPr>
        <w:ilvl w:val="0"/>
        <w:numId w:val="0"/>
      </w:numPr>
      <w:ind w:left="1985"/>
    </w:pPr>
    <w:rPr>
      <w:szCs w:val="20"/>
    </w:rPr>
  </w:style>
  <w:style w:type="paragraph" w:customStyle="1" w:styleId="COTCOCLV6NONUM-ASDEFCON">
    <w:name w:val="COT/COC LV6 NONUM - ASDEFCON"/>
    <w:basedOn w:val="COTCOCLV6-ASDEFCON"/>
    <w:next w:val="COTCOCLV6-ASDEFCON"/>
    <w:rsid w:val="00CD31C2"/>
    <w:pPr>
      <w:numPr>
        <w:ilvl w:val="0"/>
        <w:numId w:val="0"/>
      </w:numPr>
      <w:ind w:left="2552"/>
    </w:pPr>
    <w:rPr>
      <w:szCs w:val="20"/>
    </w:rPr>
  </w:style>
  <w:style w:type="paragraph" w:customStyle="1" w:styleId="ATTANNLV1NONUM-ASDEFCON">
    <w:name w:val="ATT/ANN LV1 NONUM - ASDEFCON"/>
    <w:basedOn w:val="ATTANNLV1-ASDEFCON"/>
    <w:next w:val="ATTANNLV2-ASDEFCON"/>
    <w:rsid w:val="00CD31C2"/>
    <w:pPr>
      <w:numPr>
        <w:numId w:val="0"/>
      </w:numPr>
      <w:ind w:left="851"/>
    </w:pPr>
    <w:rPr>
      <w:bCs/>
      <w:szCs w:val="20"/>
    </w:rPr>
  </w:style>
  <w:style w:type="paragraph" w:customStyle="1" w:styleId="ATTANNLV2NONUM-ASDEFCON">
    <w:name w:val="ATT/ANN LV2 NONUM - ASDEFCON"/>
    <w:basedOn w:val="ATTANNLV2-ASDEFCON"/>
    <w:next w:val="ATTANNLV2-ASDEFCON"/>
    <w:rsid w:val="00CD31C2"/>
    <w:pPr>
      <w:numPr>
        <w:ilvl w:val="0"/>
        <w:numId w:val="0"/>
      </w:numPr>
      <w:ind w:left="851"/>
    </w:pPr>
    <w:rPr>
      <w:szCs w:val="20"/>
    </w:rPr>
  </w:style>
  <w:style w:type="paragraph" w:customStyle="1" w:styleId="ATTANNLV3NONUM-ASDEFCON">
    <w:name w:val="ATT/ANN LV3 NONUM - ASDEFCON"/>
    <w:basedOn w:val="ATTANNLV3-ASDEFCON"/>
    <w:next w:val="ATTANNLV3-ASDEFCON"/>
    <w:rsid w:val="00CD31C2"/>
    <w:pPr>
      <w:numPr>
        <w:ilvl w:val="0"/>
        <w:numId w:val="0"/>
      </w:numPr>
      <w:ind w:left="1418"/>
    </w:pPr>
    <w:rPr>
      <w:szCs w:val="20"/>
    </w:rPr>
  </w:style>
  <w:style w:type="paragraph" w:customStyle="1" w:styleId="ATTANNLV4NONUM-ASDEFCON">
    <w:name w:val="ATT/ANN LV4 NONUM - ASDEFCON"/>
    <w:basedOn w:val="ATTANNLV4-ASDEFCON"/>
    <w:next w:val="ATTANNLV4-ASDEFCON"/>
    <w:rsid w:val="00CD31C2"/>
    <w:pPr>
      <w:numPr>
        <w:ilvl w:val="0"/>
        <w:numId w:val="0"/>
      </w:numPr>
      <w:ind w:left="1985"/>
    </w:pPr>
    <w:rPr>
      <w:szCs w:val="20"/>
    </w:rPr>
  </w:style>
  <w:style w:type="paragraph" w:customStyle="1" w:styleId="NoteToDraftersBullets-ASDEFCON">
    <w:name w:val="Note To Drafters Bullets - ASDEFCON"/>
    <w:basedOn w:val="NoteToDrafters-ASDEFCON"/>
    <w:rsid w:val="00CD31C2"/>
    <w:pPr>
      <w:numPr>
        <w:numId w:val="5"/>
      </w:numPr>
    </w:pPr>
    <w:rPr>
      <w:bCs/>
      <w:iCs/>
      <w:szCs w:val="20"/>
    </w:rPr>
  </w:style>
  <w:style w:type="paragraph" w:customStyle="1" w:styleId="NoteToDraftersList-ASDEFCON">
    <w:name w:val="Note To Drafters List - ASDEFCON"/>
    <w:basedOn w:val="NoteToDrafters-ASDEFCON"/>
    <w:rsid w:val="00CD31C2"/>
    <w:pPr>
      <w:numPr>
        <w:numId w:val="6"/>
      </w:numPr>
    </w:pPr>
    <w:rPr>
      <w:bCs/>
      <w:iCs/>
      <w:szCs w:val="20"/>
    </w:rPr>
  </w:style>
  <w:style w:type="paragraph" w:customStyle="1" w:styleId="NoteToTenderersBullets-ASDEFCON">
    <w:name w:val="Note To Tenderers Bullets - ASDEFCON"/>
    <w:basedOn w:val="NoteToTenderers-ASDEFCON"/>
    <w:rsid w:val="00CD31C2"/>
    <w:pPr>
      <w:numPr>
        <w:numId w:val="7"/>
      </w:numPr>
    </w:pPr>
    <w:rPr>
      <w:bCs/>
      <w:iCs/>
      <w:szCs w:val="20"/>
    </w:rPr>
  </w:style>
  <w:style w:type="paragraph" w:customStyle="1" w:styleId="NoteToTenderersList-ASDEFCON">
    <w:name w:val="Note To Tenderers List - ASDEFCON"/>
    <w:basedOn w:val="NoteToTenderers-ASDEFCON"/>
    <w:rsid w:val="00CD31C2"/>
    <w:pPr>
      <w:numPr>
        <w:numId w:val="8"/>
      </w:numPr>
    </w:pPr>
    <w:rPr>
      <w:bCs/>
      <w:iCs/>
      <w:szCs w:val="20"/>
    </w:rPr>
  </w:style>
  <w:style w:type="paragraph" w:customStyle="1" w:styleId="SOWHL1-ASDEFCON">
    <w:name w:val="SOW HL1 - ASDEFCON"/>
    <w:basedOn w:val="ASDEFCONNormal"/>
    <w:next w:val="SOWHL2-ASDEFCON"/>
    <w:qFormat/>
    <w:rsid w:val="00CD31C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D31C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D31C2"/>
    <w:pPr>
      <w:keepNext/>
      <w:numPr>
        <w:ilvl w:val="2"/>
        <w:numId w:val="2"/>
      </w:numPr>
    </w:pPr>
    <w:rPr>
      <w:rFonts w:eastAsia="Calibri"/>
      <w:b/>
      <w:szCs w:val="22"/>
      <w:lang w:eastAsia="en-US"/>
    </w:rPr>
  </w:style>
  <w:style w:type="paragraph" w:customStyle="1" w:styleId="SOWHL4-ASDEFCON">
    <w:name w:val="SOW HL4 - ASDEFCON"/>
    <w:basedOn w:val="ASDEFCONNormal"/>
    <w:qFormat/>
    <w:rsid w:val="00CD31C2"/>
    <w:pPr>
      <w:keepNext/>
      <w:numPr>
        <w:ilvl w:val="3"/>
        <w:numId w:val="2"/>
      </w:numPr>
    </w:pPr>
    <w:rPr>
      <w:rFonts w:eastAsia="Calibri"/>
      <w:b/>
      <w:szCs w:val="22"/>
      <w:lang w:eastAsia="en-US"/>
    </w:rPr>
  </w:style>
  <w:style w:type="paragraph" w:customStyle="1" w:styleId="SOWHL5-ASDEFCON">
    <w:name w:val="SOW HL5 - ASDEFCON"/>
    <w:basedOn w:val="ASDEFCONNormal"/>
    <w:qFormat/>
    <w:rsid w:val="00CD31C2"/>
    <w:pPr>
      <w:keepNext/>
      <w:numPr>
        <w:ilvl w:val="4"/>
        <w:numId w:val="2"/>
      </w:numPr>
    </w:pPr>
    <w:rPr>
      <w:rFonts w:eastAsia="Calibri"/>
      <w:b/>
      <w:szCs w:val="22"/>
      <w:lang w:eastAsia="en-US"/>
    </w:rPr>
  </w:style>
  <w:style w:type="paragraph" w:customStyle="1" w:styleId="SOWSubL1-ASDEFCON">
    <w:name w:val="SOW SubL1 - ASDEFCON"/>
    <w:basedOn w:val="ASDEFCONNormal"/>
    <w:qFormat/>
    <w:rsid w:val="00CD31C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D31C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D31C2"/>
    <w:pPr>
      <w:numPr>
        <w:ilvl w:val="0"/>
        <w:numId w:val="0"/>
      </w:numPr>
      <w:ind w:left="1134"/>
    </w:pPr>
    <w:rPr>
      <w:rFonts w:eastAsia="Times New Roman"/>
      <w:bCs/>
      <w:szCs w:val="20"/>
    </w:rPr>
  </w:style>
  <w:style w:type="paragraph" w:customStyle="1" w:styleId="SOWTL2-ASDEFCON">
    <w:name w:val="SOW TL2 - ASDEFCON"/>
    <w:basedOn w:val="SOWHL2-ASDEFCON"/>
    <w:rsid w:val="00CD31C2"/>
    <w:pPr>
      <w:keepNext w:val="0"/>
      <w:pBdr>
        <w:bottom w:val="none" w:sz="0" w:space="0" w:color="auto"/>
      </w:pBdr>
    </w:pPr>
    <w:rPr>
      <w:b w:val="0"/>
    </w:rPr>
  </w:style>
  <w:style w:type="paragraph" w:customStyle="1" w:styleId="SOWTL3NONUM-ASDEFCON">
    <w:name w:val="SOW TL3 NONUM - ASDEFCON"/>
    <w:basedOn w:val="SOWTL3-ASDEFCON"/>
    <w:next w:val="SOWTL3-ASDEFCON"/>
    <w:rsid w:val="00CD31C2"/>
    <w:pPr>
      <w:numPr>
        <w:ilvl w:val="0"/>
        <w:numId w:val="0"/>
      </w:numPr>
      <w:ind w:left="1134"/>
    </w:pPr>
    <w:rPr>
      <w:rFonts w:eastAsia="Times New Roman"/>
      <w:bCs/>
      <w:szCs w:val="20"/>
    </w:rPr>
  </w:style>
  <w:style w:type="paragraph" w:customStyle="1" w:styleId="SOWTL3-ASDEFCON">
    <w:name w:val="SOW TL3 - ASDEFCON"/>
    <w:basedOn w:val="SOWHL3-ASDEFCON"/>
    <w:rsid w:val="00CD31C2"/>
    <w:pPr>
      <w:keepNext w:val="0"/>
    </w:pPr>
    <w:rPr>
      <w:b w:val="0"/>
    </w:rPr>
  </w:style>
  <w:style w:type="paragraph" w:customStyle="1" w:styleId="SOWTL4NONUM-ASDEFCON">
    <w:name w:val="SOW TL4 NONUM - ASDEFCON"/>
    <w:basedOn w:val="SOWTL4-ASDEFCON"/>
    <w:next w:val="SOWTL4-ASDEFCON"/>
    <w:rsid w:val="00CD31C2"/>
    <w:pPr>
      <w:numPr>
        <w:ilvl w:val="0"/>
        <w:numId w:val="0"/>
      </w:numPr>
      <w:ind w:left="1134"/>
    </w:pPr>
    <w:rPr>
      <w:rFonts w:eastAsia="Times New Roman"/>
      <w:bCs/>
      <w:szCs w:val="20"/>
    </w:rPr>
  </w:style>
  <w:style w:type="paragraph" w:customStyle="1" w:styleId="SOWTL4-ASDEFCON">
    <w:name w:val="SOW TL4 - ASDEFCON"/>
    <w:basedOn w:val="SOWHL4-ASDEFCON"/>
    <w:rsid w:val="00CD31C2"/>
    <w:pPr>
      <w:keepNext w:val="0"/>
    </w:pPr>
    <w:rPr>
      <w:b w:val="0"/>
    </w:rPr>
  </w:style>
  <w:style w:type="paragraph" w:customStyle="1" w:styleId="SOWTL5NONUM-ASDEFCON">
    <w:name w:val="SOW TL5 NONUM - ASDEFCON"/>
    <w:basedOn w:val="SOWHL5-ASDEFCON"/>
    <w:next w:val="SOWTL5-ASDEFCON"/>
    <w:rsid w:val="00CD31C2"/>
    <w:pPr>
      <w:keepNext w:val="0"/>
      <w:numPr>
        <w:ilvl w:val="0"/>
        <w:numId w:val="0"/>
      </w:numPr>
      <w:ind w:left="1134"/>
    </w:pPr>
    <w:rPr>
      <w:b w:val="0"/>
    </w:rPr>
  </w:style>
  <w:style w:type="paragraph" w:customStyle="1" w:styleId="SOWTL5-ASDEFCON">
    <w:name w:val="SOW TL5 - ASDEFCON"/>
    <w:basedOn w:val="SOWHL5-ASDEFCON"/>
    <w:rsid w:val="00CD31C2"/>
    <w:pPr>
      <w:keepNext w:val="0"/>
    </w:pPr>
    <w:rPr>
      <w:b w:val="0"/>
    </w:rPr>
  </w:style>
  <w:style w:type="paragraph" w:customStyle="1" w:styleId="SOWSubL2-ASDEFCON">
    <w:name w:val="SOW SubL2 - ASDEFCON"/>
    <w:basedOn w:val="ASDEFCONNormal"/>
    <w:qFormat/>
    <w:rsid w:val="00CD31C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D31C2"/>
    <w:pPr>
      <w:numPr>
        <w:numId w:val="0"/>
      </w:numPr>
      <w:ind w:left="1701"/>
    </w:pPr>
  </w:style>
  <w:style w:type="paragraph" w:customStyle="1" w:styleId="SOWSubL2NONUM-ASDEFCON">
    <w:name w:val="SOW SubL2 NONUM - ASDEFCON"/>
    <w:basedOn w:val="SOWSubL2-ASDEFCON"/>
    <w:next w:val="SOWSubL2-ASDEFCON"/>
    <w:qFormat/>
    <w:rsid w:val="00CD31C2"/>
    <w:pPr>
      <w:numPr>
        <w:ilvl w:val="0"/>
        <w:numId w:val="0"/>
      </w:numPr>
      <w:ind w:left="2268"/>
    </w:pPr>
  </w:style>
  <w:style w:type="paragraph" w:styleId="FootnoteText">
    <w:name w:val="footnote text"/>
    <w:basedOn w:val="Normal"/>
    <w:semiHidden/>
    <w:rsid w:val="00CD31C2"/>
    <w:rPr>
      <w:szCs w:val="20"/>
    </w:rPr>
  </w:style>
  <w:style w:type="paragraph" w:customStyle="1" w:styleId="ASDEFCONTextBlock">
    <w:name w:val="ASDEFCON TextBlock"/>
    <w:basedOn w:val="ASDEFCONNormal"/>
    <w:qFormat/>
    <w:rsid w:val="00CD31C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D31C2"/>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D31C2"/>
    <w:pPr>
      <w:keepNext/>
      <w:spacing w:before="240"/>
    </w:pPr>
    <w:rPr>
      <w:rFonts w:ascii="Arial Bold" w:hAnsi="Arial Bold"/>
      <w:b/>
      <w:bCs/>
      <w:caps/>
      <w:szCs w:val="20"/>
    </w:rPr>
  </w:style>
  <w:style w:type="paragraph" w:customStyle="1" w:styleId="Table8ptHeading-ASDEFCON">
    <w:name w:val="Table 8pt Heading - ASDEFCON"/>
    <w:basedOn w:val="ASDEFCONNormal"/>
    <w:rsid w:val="00CD31C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D31C2"/>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D31C2"/>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D31C2"/>
    <w:rPr>
      <w:rFonts w:ascii="Arial" w:eastAsia="Calibri" w:hAnsi="Arial"/>
      <w:color w:val="000000"/>
      <w:szCs w:val="22"/>
      <w:lang w:eastAsia="en-US"/>
    </w:rPr>
  </w:style>
  <w:style w:type="paragraph" w:customStyle="1" w:styleId="Table8ptSub1-ASDEFCON">
    <w:name w:val="Table 8pt Sub1 - ASDEFCON"/>
    <w:basedOn w:val="Table8ptText-ASDEFCON"/>
    <w:rsid w:val="00CD31C2"/>
    <w:pPr>
      <w:numPr>
        <w:ilvl w:val="1"/>
      </w:numPr>
    </w:pPr>
  </w:style>
  <w:style w:type="paragraph" w:customStyle="1" w:styleId="Table8ptSub2-ASDEFCON">
    <w:name w:val="Table 8pt Sub2 - ASDEFCON"/>
    <w:basedOn w:val="Table8ptText-ASDEFCON"/>
    <w:rsid w:val="00CD31C2"/>
    <w:pPr>
      <w:numPr>
        <w:ilvl w:val="2"/>
      </w:numPr>
    </w:pPr>
  </w:style>
  <w:style w:type="paragraph" w:customStyle="1" w:styleId="Table10ptHeading-ASDEFCON">
    <w:name w:val="Table 10pt Heading - ASDEFCON"/>
    <w:basedOn w:val="ASDEFCONNormal"/>
    <w:link w:val="Table10ptHeading-ASDEFCONChar"/>
    <w:rsid w:val="00CD31C2"/>
    <w:pPr>
      <w:keepNext/>
      <w:spacing w:before="60" w:after="60"/>
      <w:jc w:val="center"/>
    </w:pPr>
    <w:rPr>
      <w:b/>
    </w:rPr>
  </w:style>
  <w:style w:type="paragraph" w:customStyle="1" w:styleId="Table8ptBP1-ASDEFCON">
    <w:name w:val="Table 8pt BP1 - ASDEFCON"/>
    <w:basedOn w:val="Table8ptText-ASDEFCON"/>
    <w:rsid w:val="00CD31C2"/>
    <w:pPr>
      <w:numPr>
        <w:numId w:val="10"/>
      </w:numPr>
    </w:pPr>
  </w:style>
  <w:style w:type="paragraph" w:customStyle="1" w:styleId="Table8ptBP2-ASDEFCON">
    <w:name w:val="Table 8pt BP2 - ASDEFCON"/>
    <w:basedOn w:val="Table8ptText-ASDEFCON"/>
    <w:rsid w:val="00CD31C2"/>
    <w:pPr>
      <w:numPr>
        <w:ilvl w:val="1"/>
        <w:numId w:val="10"/>
      </w:numPr>
      <w:tabs>
        <w:tab w:val="clear" w:pos="284"/>
      </w:tabs>
    </w:pPr>
    <w:rPr>
      <w:iCs/>
    </w:rPr>
  </w:style>
  <w:style w:type="paragraph" w:customStyle="1" w:styleId="ASDEFCONBulletsLV1">
    <w:name w:val="ASDEFCON Bullets LV1"/>
    <w:basedOn w:val="ASDEFCONNormal"/>
    <w:rsid w:val="00CD31C2"/>
    <w:pPr>
      <w:numPr>
        <w:numId w:val="12"/>
      </w:numPr>
    </w:pPr>
    <w:rPr>
      <w:rFonts w:eastAsia="Calibri"/>
      <w:szCs w:val="22"/>
      <w:lang w:eastAsia="en-US"/>
    </w:rPr>
  </w:style>
  <w:style w:type="paragraph" w:customStyle="1" w:styleId="Table10ptSub1-ASDEFCON">
    <w:name w:val="Table 10pt Sub1 - ASDEFCON"/>
    <w:basedOn w:val="Table10ptText-ASDEFCON"/>
    <w:rsid w:val="00CD31C2"/>
    <w:pPr>
      <w:numPr>
        <w:ilvl w:val="1"/>
      </w:numPr>
      <w:jc w:val="both"/>
    </w:pPr>
  </w:style>
  <w:style w:type="paragraph" w:customStyle="1" w:styleId="Table10ptSub2-ASDEFCON">
    <w:name w:val="Table 10pt Sub2 - ASDEFCON"/>
    <w:basedOn w:val="Table10ptText-ASDEFCON"/>
    <w:rsid w:val="00CD31C2"/>
    <w:pPr>
      <w:numPr>
        <w:ilvl w:val="2"/>
      </w:numPr>
      <w:jc w:val="both"/>
    </w:pPr>
  </w:style>
  <w:style w:type="paragraph" w:customStyle="1" w:styleId="ASDEFCONBulletsLV2">
    <w:name w:val="ASDEFCON Bullets LV2"/>
    <w:basedOn w:val="ASDEFCONNormal"/>
    <w:rsid w:val="00CD31C2"/>
    <w:pPr>
      <w:numPr>
        <w:numId w:val="1"/>
      </w:numPr>
    </w:pPr>
  </w:style>
  <w:style w:type="paragraph" w:customStyle="1" w:styleId="Table10ptBP1-ASDEFCON">
    <w:name w:val="Table 10pt BP1 - ASDEFCON"/>
    <w:basedOn w:val="ASDEFCONNormal"/>
    <w:rsid w:val="00CD31C2"/>
    <w:pPr>
      <w:numPr>
        <w:numId w:val="16"/>
      </w:numPr>
      <w:spacing w:before="60" w:after="60"/>
    </w:pPr>
  </w:style>
  <w:style w:type="paragraph" w:customStyle="1" w:styleId="Table10ptBP2-ASDEFCON">
    <w:name w:val="Table 10pt BP2 - ASDEFCON"/>
    <w:basedOn w:val="ASDEFCONNormal"/>
    <w:link w:val="Table10ptBP2-ASDEFCONCharChar"/>
    <w:rsid w:val="00CD31C2"/>
    <w:pPr>
      <w:numPr>
        <w:ilvl w:val="1"/>
        <w:numId w:val="16"/>
      </w:numPr>
      <w:spacing w:before="60" w:after="60"/>
    </w:pPr>
  </w:style>
  <w:style w:type="character" w:customStyle="1" w:styleId="Table10ptBP2-ASDEFCONCharChar">
    <w:name w:val="Table 10pt BP2 - ASDEFCON Char Char"/>
    <w:link w:val="Table10ptBP2-ASDEFCON"/>
    <w:rsid w:val="00CD31C2"/>
    <w:rPr>
      <w:rFonts w:ascii="Arial" w:hAnsi="Arial"/>
      <w:color w:val="000000"/>
      <w:szCs w:val="40"/>
    </w:rPr>
  </w:style>
  <w:style w:type="paragraph" w:customStyle="1" w:styleId="GuideMarginHead-ASDEFCON">
    <w:name w:val="Guide Margin Head - ASDEFCON"/>
    <w:basedOn w:val="ASDEFCONNormal"/>
    <w:rsid w:val="00CD31C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D31C2"/>
    <w:pPr>
      <w:ind w:left="1680"/>
    </w:pPr>
    <w:rPr>
      <w:lang w:eastAsia="en-US"/>
    </w:rPr>
  </w:style>
  <w:style w:type="paragraph" w:customStyle="1" w:styleId="GuideSublistLv1-ASDEFCON">
    <w:name w:val="Guide Sublist Lv1 - ASDEFCON"/>
    <w:basedOn w:val="ASDEFCONNormal"/>
    <w:qFormat/>
    <w:rsid w:val="00CD31C2"/>
    <w:pPr>
      <w:numPr>
        <w:numId w:val="20"/>
      </w:numPr>
    </w:pPr>
    <w:rPr>
      <w:rFonts w:eastAsia="Calibri"/>
      <w:szCs w:val="22"/>
      <w:lang w:eastAsia="en-US"/>
    </w:rPr>
  </w:style>
  <w:style w:type="paragraph" w:customStyle="1" w:styleId="GuideBullets-ASDEFCON">
    <w:name w:val="Guide Bullets - ASDEFCON"/>
    <w:basedOn w:val="ASDEFCONNormal"/>
    <w:rsid w:val="00CD31C2"/>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CD31C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D31C2"/>
    <w:pPr>
      <w:keepNext/>
      <w:spacing w:before="240"/>
    </w:pPr>
    <w:rPr>
      <w:rFonts w:eastAsia="Calibri"/>
      <w:b/>
      <w:caps/>
      <w:szCs w:val="20"/>
      <w:lang w:eastAsia="en-US"/>
    </w:rPr>
  </w:style>
  <w:style w:type="paragraph" w:customStyle="1" w:styleId="ASDEFCONSublist">
    <w:name w:val="ASDEFCON Sublist"/>
    <w:basedOn w:val="ASDEFCONNormal"/>
    <w:rsid w:val="00CD31C2"/>
    <w:pPr>
      <w:numPr>
        <w:numId w:val="21"/>
      </w:numPr>
    </w:pPr>
    <w:rPr>
      <w:iCs/>
    </w:rPr>
  </w:style>
  <w:style w:type="paragraph" w:customStyle="1" w:styleId="ASDEFCONRecitals">
    <w:name w:val="ASDEFCON Recitals"/>
    <w:basedOn w:val="ASDEFCONNormal"/>
    <w:link w:val="ASDEFCONRecitalsCharChar"/>
    <w:rsid w:val="00CD31C2"/>
    <w:pPr>
      <w:numPr>
        <w:numId w:val="13"/>
      </w:numPr>
    </w:pPr>
  </w:style>
  <w:style w:type="character" w:customStyle="1" w:styleId="ASDEFCONRecitalsCharChar">
    <w:name w:val="ASDEFCON Recitals Char Char"/>
    <w:link w:val="ASDEFCONRecitals"/>
    <w:rsid w:val="00CD31C2"/>
    <w:rPr>
      <w:rFonts w:ascii="Arial" w:hAnsi="Arial"/>
      <w:color w:val="000000"/>
      <w:szCs w:val="40"/>
    </w:rPr>
  </w:style>
  <w:style w:type="paragraph" w:customStyle="1" w:styleId="NoteList-ASDEFCON">
    <w:name w:val="Note List - ASDEFCON"/>
    <w:basedOn w:val="ASDEFCONNormal"/>
    <w:rsid w:val="00CD31C2"/>
    <w:pPr>
      <w:numPr>
        <w:numId w:val="14"/>
      </w:numPr>
    </w:pPr>
    <w:rPr>
      <w:b/>
      <w:bCs/>
      <w:i/>
    </w:rPr>
  </w:style>
  <w:style w:type="paragraph" w:customStyle="1" w:styleId="NoteBullets-ASDEFCON">
    <w:name w:val="Note Bullets - ASDEFCON"/>
    <w:basedOn w:val="ASDEFCONNormal"/>
    <w:rsid w:val="00CD31C2"/>
    <w:pPr>
      <w:numPr>
        <w:numId w:val="15"/>
      </w:numPr>
    </w:pPr>
    <w:rPr>
      <w:b/>
      <w:i/>
    </w:rPr>
  </w:style>
  <w:style w:type="paragraph" w:styleId="Caption">
    <w:name w:val="caption"/>
    <w:basedOn w:val="Normal"/>
    <w:next w:val="Normal"/>
    <w:qFormat/>
    <w:rsid w:val="00CD31C2"/>
    <w:rPr>
      <w:b/>
      <w:bCs/>
      <w:szCs w:val="20"/>
    </w:rPr>
  </w:style>
  <w:style w:type="paragraph" w:customStyle="1" w:styleId="ASDEFCONOperativePartListLV1">
    <w:name w:val="ASDEFCON Operative Part List LV1"/>
    <w:basedOn w:val="ASDEFCONNormal"/>
    <w:rsid w:val="00CD31C2"/>
    <w:pPr>
      <w:numPr>
        <w:numId w:val="17"/>
      </w:numPr>
    </w:pPr>
    <w:rPr>
      <w:iCs/>
    </w:rPr>
  </w:style>
  <w:style w:type="paragraph" w:customStyle="1" w:styleId="ASDEFCONOperativePartListLV2">
    <w:name w:val="ASDEFCON Operative Part List LV2"/>
    <w:basedOn w:val="ASDEFCONOperativePartListLV1"/>
    <w:rsid w:val="00CD31C2"/>
    <w:pPr>
      <w:numPr>
        <w:ilvl w:val="1"/>
      </w:numPr>
    </w:pPr>
  </w:style>
  <w:style w:type="paragraph" w:customStyle="1" w:styleId="ASDEFCONOptionSpace">
    <w:name w:val="ASDEFCON Option Space"/>
    <w:basedOn w:val="ASDEFCONNormal"/>
    <w:rsid w:val="00CD31C2"/>
    <w:pPr>
      <w:spacing w:after="0"/>
    </w:pPr>
    <w:rPr>
      <w:bCs/>
      <w:color w:val="FFFFFF"/>
      <w:sz w:val="8"/>
    </w:rPr>
  </w:style>
  <w:style w:type="paragraph" w:customStyle="1" w:styleId="ATTANNReferencetoCOC">
    <w:name w:val="ATT/ANN Reference to COC"/>
    <w:basedOn w:val="ASDEFCONNormal"/>
    <w:rsid w:val="00CD31C2"/>
    <w:pPr>
      <w:keepNext/>
      <w:jc w:val="right"/>
    </w:pPr>
    <w:rPr>
      <w:i/>
      <w:iCs/>
      <w:szCs w:val="20"/>
    </w:rPr>
  </w:style>
  <w:style w:type="paragraph" w:customStyle="1" w:styleId="ASDEFCONHeaderFooterCenter">
    <w:name w:val="ASDEFCON Header/Footer Center"/>
    <w:basedOn w:val="ASDEFCONHeaderFooterLeft"/>
    <w:rsid w:val="00CD31C2"/>
    <w:pPr>
      <w:jc w:val="center"/>
    </w:pPr>
    <w:rPr>
      <w:szCs w:val="20"/>
    </w:rPr>
  </w:style>
  <w:style w:type="paragraph" w:customStyle="1" w:styleId="ASDEFCONHeaderFooterRight">
    <w:name w:val="ASDEFCON Header/Footer Right"/>
    <w:basedOn w:val="ASDEFCONHeaderFooterLeft"/>
    <w:rsid w:val="00CD31C2"/>
    <w:pPr>
      <w:jc w:val="right"/>
    </w:pPr>
    <w:rPr>
      <w:szCs w:val="20"/>
    </w:rPr>
  </w:style>
  <w:style w:type="paragraph" w:customStyle="1" w:styleId="ASDEFCONHeaderFooterClassification">
    <w:name w:val="ASDEFCON Header/Footer Classification"/>
    <w:basedOn w:val="ASDEFCONHeaderFooterLeft"/>
    <w:rsid w:val="00CD31C2"/>
    <w:pPr>
      <w:jc w:val="center"/>
    </w:pPr>
    <w:rPr>
      <w:rFonts w:ascii="Arial Bold" w:hAnsi="Arial Bold"/>
      <w:b/>
      <w:bCs/>
      <w:caps/>
      <w:sz w:val="20"/>
    </w:rPr>
  </w:style>
  <w:style w:type="paragraph" w:customStyle="1" w:styleId="GuideLV3Head-ASDEFCON">
    <w:name w:val="Guide LV3 Head - ASDEFCON"/>
    <w:basedOn w:val="ASDEFCONNormal"/>
    <w:rsid w:val="00CD31C2"/>
    <w:pPr>
      <w:keepNext/>
    </w:pPr>
    <w:rPr>
      <w:rFonts w:eastAsia="Calibri"/>
      <w:b/>
      <w:szCs w:val="22"/>
      <w:lang w:eastAsia="en-US"/>
    </w:rPr>
  </w:style>
  <w:style w:type="paragraph" w:customStyle="1" w:styleId="GuideSublistLv2-ASDEFCON">
    <w:name w:val="Guide Sublist Lv2 - ASDEFCON"/>
    <w:basedOn w:val="ASDEFCONNormal"/>
    <w:rsid w:val="00CD31C2"/>
    <w:pPr>
      <w:numPr>
        <w:ilvl w:val="1"/>
        <w:numId w:val="20"/>
      </w:numPr>
    </w:pPr>
  </w:style>
  <w:style w:type="paragraph" w:styleId="TOC3">
    <w:name w:val="toc 3"/>
    <w:basedOn w:val="Normal"/>
    <w:next w:val="Normal"/>
    <w:autoRedefine/>
    <w:rsid w:val="00CD31C2"/>
    <w:pPr>
      <w:spacing w:after="100"/>
      <w:ind w:left="400"/>
    </w:pPr>
  </w:style>
  <w:style w:type="character" w:styleId="PageNumber">
    <w:name w:val="page number"/>
    <w:basedOn w:val="DefaultParagraphFont"/>
    <w:rsid w:val="00EA78E7"/>
  </w:style>
  <w:style w:type="character" w:customStyle="1" w:styleId="FooterChar">
    <w:name w:val="Footer Char"/>
    <w:link w:val="Footer"/>
    <w:semiHidden/>
    <w:locked/>
    <w:rsid w:val="0051267D"/>
    <w:rPr>
      <w:rFonts w:ascii="Arial" w:hAnsi="Arial"/>
      <w:szCs w:val="24"/>
      <w:lang w:val="en-AU" w:eastAsia="en-AU" w:bidi="ar-SA"/>
    </w:rPr>
  </w:style>
  <w:style w:type="character" w:customStyle="1" w:styleId="Heading2Char">
    <w:name w:val="Heading 2 Char"/>
    <w:aliases w:val="h2 Char,Para2 Char,Head hdbk Char,Top 2 Char,H2 Char,h2 main heading Char,B Sub/Bold Char,B Sub/Bold1 Char,B Sub/Bold2 Char,B Sub/Bold11 Char,h2 main heading1 Char,h2 main heading2 Char,B Sub/Bold3 Char,B Sub/Bold12 Char,B Sub/Bold4 Char"/>
    <w:link w:val="Heading2"/>
    <w:rsid w:val="00CD31C2"/>
    <w:rPr>
      <w:rFonts w:ascii="Cambria" w:hAnsi="Cambria"/>
      <w:b/>
      <w:bCs/>
      <w:color w:val="4F81BD"/>
      <w:sz w:val="26"/>
      <w:szCs w:val="26"/>
    </w:rPr>
  </w:style>
  <w:style w:type="character" w:styleId="Hyperlink">
    <w:name w:val="Hyperlink"/>
    <w:uiPriority w:val="99"/>
    <w:unhideWhenUsed/>
    <w:rsid w:val="00CD31C2"/>
    <w:rPr>
      <w:color w:val="0000FF"/>
      <w:u w:val="single"/>
    </w:rPr>
  </w:style>
  <w:style w:type="paragraph" w:styleId="TOC4">
    <w:name w:val="toc 4"/>
    <w:basedOn w:val="Normal"/>
    <w:next w:val="Normal"/>
    <w:autoRedefine/>
    <w:rsid w:val="00CD31C2"/>
    <w:pPr>
      <w:spacing w:after="100"/>
      <w:ind w:left="600"/>
    </w:pPr>
  </w:style>
  <w:style w:type="paragraph" w:styleId="TOC5">
    <w:name w:val="toc 5"/>
    <w:basedOn w:val="Normal"/>
    <w:next w:val="Normal"/>
    <w:autoRedefine/>
    <w:rsid w:val="00CD31C2"/>
    <w:pPr>
      <w:spacing w:after="100"/>
      <w:ind w:left="800"/>
    </w:pPr>
  </w:style>
  <w:style w:type="paragraph" w:styleId="TOC6">
    <w:name w:val="toc 6"/>
    <w:basedOn w:val="Normal"/>
    <w:next w:val="Normal"/>
    <w:autoRedefine/>
    <w:rsid w:val="00CD31C2"/>
    <w:pPr>
      <w:spacing w:after="100"/>
      <w:ind w:left="1000"/>
    </w:pPr>
  </w:style>
  <w:style w:type="paragraph" w:styleId="TOC7">
    <w:name w:val="toc 7"/>
    <w:basedOn w:val="Normal"/>
    <w:next w:val="Normal"/>
    <w:autoRedefine/>
    <w:rsid w:val="00CD31C2"/>
    <w:pPr>
      <w:spacing w:after="100"/>
      <w:ind w:left="1200"/>
    </w:pPr>
  </w:style>
  <w:style w:type="paragraph" w:styleId="TOC8">
    <w:name w:val="toc 8"/>
    <w:basedOn w:val="Normal"/>
    <w:next w:val="Normal"/>
    <w:autoRedefine/>
    <w:rsid w:val="00CD31C2"/>
    <w:pPr>
      <w:spacing w:after="100"/>
      <w:ind w:left="1400"/>
    </w:pPr>
  </w:style>
  <w:style w:type="paragraph" w:styleId="TOC9">
    <w:name w:val="toc 9"/>
    <w:basedOn w:val="Normal"/>
    <w:next w:val="Normal"/>
    <w:autoRedefine/>
    <w:rsid w:val="00CD31C2"/>
    <w:pPr>
      <w:spacing w:after="100"/>
      <w:ind w:left="1600"/>
    </w:pPr>
  </w:style>
  <w:style w:type="paragraph" w:customStyle="1" w:styleId="ASDEFCONList">
    <w:name w:val="ASDEFCON List"/>
    <w:basedOn w:val="ASDEFCONNormal"/>
    <w:qFormat/>
    <w:rsid w:val="00CD31C2"/>
    <w:pPr>
      <w:numPr>
        <w:numId w:val="22"/>
      </w:numPr>
    </w:pPr>
  </w:style>
  <w:style w:type="paragraph" w:styleId="TOCHeading">
    <w:name w:val="TOC Heading"/>
    <w:basedOn w:val="Heading1"/>
    <w:next w:val="Normal"/>
    <w:uiPriority w:val="39"/>
    <w:semiHidden/>
    <w:unhideWhenUsed/>
    <w:qFormat/>
    <w:rsid w:val="007D02AA"/>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Revision">
    <w:name w:val="Revision"/>
    <w:hidden/>
    <w:uiPriority w:val="99"/>
    <w:semiHidden/>
    <w:rsid w:val="001E32AE"/>
    <w:rPr>
      <w:rFonts w:ascii="Arial" w:hAnsi="Arial"/>
      <w:szCs w:val="24"/>
    </w:rPr>
  </w:style>
  <w:style w:type="character" w:customStyle="1" w:styleId="Heading1Char">
    <w:name w:val="Heading 1 Char"/>
    <w:aliases w:val="h1 Char,Para1 Char,Top 1 Char,ParaLevel1 Char,Level 1 Para Char,Level 1 Para1 Char,Level 1 Para2 Char,Level 1 Para3 Char,Level 1 Para4 Char,Level 1 Para11 Char,Level 1 Para21 Char,Level 1 Para31 Char,Level 1 Para5 Char,Level 1 Para12 Char"/>
    <w:link w:val="Heading1"/>
    <w:locked/>
    <w:rsid w:val="0081449A"/>
    <w:rPr>
      <w:rFonts w:ascii="Arial" w:hAnsi="Arial" w:cs="Arial"/>
      <w:b/>
      <w:bCs/>
      <w:kern w:val="32"/>
      <w:sz w:val="32"/>
      <w:szCs w:val="32"/>
    </w:rPr>
  </w:style>
  <w:style w:type="character" w:customStyle="1" w:styleId="CommentTextChar">
    <w:name w:val="Comment Text Char"/>
    <w:link w:val="CommentText"/>
    <w:semiHidden/>
    <w:rsid w:val="00905DF0"/>
    <w:rPr>
      <w:rFonts w:ascii="Arial" w:hAnsi="Arial"/>
      <w:sz w:val="16"/>
      <w:szCs w:val="24"/>
    </w:rPr>
  </w:style>
  <w:style w:type="character" w:customStyle="1" w:styleId="Table10ptHeading-ASDEFCONChar">
    <w:name w:val="Table 10pt Heading - ASDEFCON Char"/>
    <w:link w:val="Table10ptHeading-ASDEFCON"/>
    <w:rsid w:val="002B2F22"/>
    <w:rPr>
      <w:rFonts w:ascii="Arial" w:hAnsi="Arial"/>
      <w:b/>
      <w:color w:val="000000"/>
      <w:szCs w:val="40"/>
    </w:rPr>
  </w:style>
  <w:style w:type="table" w:customStyle="1" w:styleId="TableGrid1">
    <w:name w:val="Table Grid1"/>
    <w:basedOn w:val="TableNormal"/>
    <w:next w:val="TableGrid"/>
    <w:uiPriority w:val="59"/>
    <w:rsid w:val="002B2F2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3764"/>
    <w:rPr>
      <w:color w:val="808080"/>
    </w:rPr>
  </w:style>
  <w:style w:type="paragraph" w:styleId="Subtitle">
    <w:name w:val="Subtitle"/>
    <w:basedOn w:val="Normal"/>
    <w:next w:val="Normal"/>
    <w:link w:val="SubtitleChar"/>
    <w:uiPriority w:val="99"/>
    <w:qFormat/>
    <w:rsid w:val="0081449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1449A"/>
    <w:rPr>
      <w:i/>
      <w:color w:val="003760"/>
      <w:spacing w:val="15"/>
    </w:rPr>
  </w:style>
  <w:style w:type="paragraph" w:customStyle="1" w:styleId="StyleTitleGeorgiaNotBoldLeft">
    <w:name w:val="Style Title + Georgia Not Bold Left"/>
    <w:basedOn w:val="Title"/>
    <w:qFormat/>
    <w:rsid w:val="0081449A"/>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1449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449A"/>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1) Char,Major Sections Char,subsub Char,Para 3 Char,h3 Char"/>
    <w:link w:val="Heading3"/>
    <w:uiPriority w:val="9"/>
    <w:rsid w:val="0081449A"/>
    <w:rPr>
      <w:rFonts w:ascii="Arial" w:hAnsi="Arial"/>
      <w:b/>
      <w:bCs/>
      <w:i/>
      <w:color w:val="CF4520"/>
      <w:sz w:val="24"/>
      <w:szCs w:val="24"/>
    </w:rPr>
  </w:style>
  <w:style w:type="character" w:customStyle="1" w:styleId="Heading4Char">
    <w:name w:val="Heading 4 Char"/>
    <w:aliases w:val="Para4 Char,headhbk Char,(a) Char,h4 Char"/>
    <w:link w:val="Heading4"/>
    <w:uiPriority w:val="9"/>
    <w:rsid w:val="0081449A"/>
    <w:rPr>
      <w:rFonts w:ascii="Arial" w:hAnsi="Arial"/>
      <w:b/>
      <w:bCs/>
      <w:i/>
      <w:iCs/>
      <w:szCs w:val="24"/>
    </w:rPr>
  </w:style>
  <w:style w:type="paragraph" w:customStyle="1" w:styleId="Bullet">
    <w:name w:val="Bullet"/>
    <w:basedOn w:val="ListParagraph"/>
    <w:qFormat/>
    <w:rsid w:val="0081449A"/>
    <w:pPr>
      <w:tabs>
        <w:tab w:val="left" w:pos="567"/>
        <w:tab w:val="num" w:pos="720"/>
      </w:tabs>
      <w:ind w:hanging="720"/>
      <w:jc w:val="left"/>
    </w:pPr>
  </w:style>
  <w:style w:type="paragraph" w:styleId="ListParagraph">
    <w:name w:val="List Paragraph"/>
    <w:basedOn w:val="Normal"/>
    <w:uiPriority w:val="34"/>
    <w:qFormat/>
    <w:rsid w:val="0081449A"/>
    <w:pPr>
      <w:spacing w:after="0"/>
      <w:ind w:left="720"/>
    </w:pPr>
  </w:style>
  <w:style w:type="paragraph" w:customStyle="1" w:styleId="Bullet2">
    <w:name w:val="Bullet 2"/>
    <w:basedOn w:val="Normal"/>
    <w:rsid w:val="0081449A"/>
    <w:pPr>
      <w:numPr>
        <w:numId w:val="25"/>
      </w:numPr>
      <w:tabs>
        <w:tab w:val="left" w:pos="1134"/>
        <w:tab w:val="left" w:pos="1701"/>
      </w:tabs>
      <w:contextualSpacing/>
      <w:jc w:val="left"/>
    </w:pPr>
  </w:style>
  <w:style w:type="character" w:customStyle="1" w:styleId="COTCOCLV1-ASDEFCONChar">
    <w:name w:val="COT/COC LV1 - ASDEFCON Char"/>
    <w:link w:val="COTCOCLV1-ASDEFCON"/>
    <w:rsid w:val="00207429"/>
    <w:rPr>
      <w:rFonts w:ascii="Arial" w:hAnsi="Arial"/>
      <w:b/>
      <w:caps/>
      <w:color w:val="000000"/>
      <w:szCs w:val="40"/>
    </w:rPr>
  </w:style>
  <w:style w:type="paragraph" w:customStyle="1" w:styleId="ATTANNLV5-ASDEFCON">
    <w:name w:val="ATT/ANN LV5 - ASDEFCON"/>
    <w:basedOn w:val="ATTANNLV4-ASDEFCON"/>
    <w:qFormat/>
    <w:rsid w:val="00207429"/>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527516">
      <w:bodyDiv w:val="1"/>
      <w:marLeft w:val="0"/>
      <w:marRight w:val="0"/>
      <w:marTop w:val="0"/>
      <w:marBottom w:val="0"/>
      <w:divBdr>
        <w:top w:val="none" w:sz="0" w:space="0" w:color="auto"/>
        <w:left w:val="none" w:sz="0" w:space="0" w:color="auto"/>
        <w:bottom w:val="none" w:sz="0" w:space="0" w:color="auto"/>
        <w:right w:val="none" w:sz="0" w:space="0" w:color="auto"/>
      </w:divBdr>
    </w:div>
    <w:div w:id="899100007">
      <w:bodyDiv w:val="1"/>
      <w:marLeft w:val="0"/>
      <w:marRight w:val="0"/>
      <w:marTop w:val="0"/>
      <w:marBottom w:val="0"/>
      <w:divBdr>
        <w:top w:val="none" w:sz="0" w:space="0" w:color="auto"/>
        <w:left w:val="none" w:sz="0" w:space="0" w:color="auto"/>
        <w:bottom w:val="none" w:sz="0" w:space="0" w:color="auto"/>
        <w:right w:val="none" w:sz="0" w:space="0" w:color="auto"/>
      </w:divBdr>
    </w:div>
    <w:div w:id="157555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4B1B-0A99-4545-BFCB-73393588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860</TotalTime>
  <Pages>9</Pages>
  <Words>4229</Words>
  <Characters>24107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Massey, Lauren MISS</dc:creator>
  <cp:keywords>Price Schedule, Attachment B, price and payments, milestones</cp:keywords>
  <cp:lastModifiedBy>ACI-AP</cp:lastModifiedBy>
  <cp:revision>83</cp:revision>
  <cp:lastPrinted>2019-07-03T04:25:00Z</cp:lastPrinted>
  <dcterms:created xsi:type="dcterms:W3CDTF">2021-06-28T04:46:00Z</dcterms:created>
  <dcterms:modified xsi:type="dcterms:W3CDTF">2026-06-16T01:09:00Z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BM105947900</vt:lpwstr>
  </property>
  <property fmtid="{D5CDD505-2E9C-101B-9397-08002B2CF9AE}" pid="4" name="Objective-Title">
    <vt:lpwstr>016_SMV5.4_CATTB_Price and Payments</vt:lpwstr>
  </property>
  <property fmtid="{D5CDD505-2E9C-101B-9397-08002B2CF9AE}" pid="5" name="Objective-Comment">
    <vt:lpwstr/>
  </property>
  <property fmtid="{D5CDD505-2E9C-101B-9397-08002B2CF9AE}" pid="6" name="Objective-CreationStamp">
    <vt:filetime>2026-06-16T01:36:27Z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2026-06-17T00:54:31Z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(aliased):01 ASDEFCON (Strategic Materiel):ASDEFCON (Strategic Materiel) Version 5.4 (2026 - Planned Release) - WORKING:02 Release Files:02 Clean Set:04 Attachments to Draft Conditions of Contract:</vt:lpwstr>
  </property>
  <property fmtid="{D5CDD505-2E9C-101B-9397-08002B2CF9AE}" pid="13" name="Objective-Parent">
    <vt:lpwstr>04 Attachments to Draft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